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F7E0" w14:textId="4126FB8F" w:rsidR="0093550A" w:rsidRPr="0093550A" w:rsidRDefault="0093550A" w:rsidP="006478FA">
      <w:pPr>
        <w:overflowPunct w:val="0"/>
        <w:autoSpaceDE w:val="0"/>
        <w:autoSpaceDN w:val="0"/>
        <w:adjustRightInd w:val="0"/>
        <w:ind w:right="-273"/>
        <w:jc w:val="right"/>
        <w:rPr>
          <w:b/>
          <w:noProof/>
          <w:lang w:val="en-US"/>
        </w:rPr>
      </w:pPr>
      <w:r w:rsidRPr="0093550A">
        <w:rPr>
          <w:b/>
          <w:noProof/>
          <w:lang w:val="en-US"/>
        </w:rPr>
        <w:t xml:space="preserve">Projektas </w:t>
      </w:r>
    </w:p>
    <w:p w14:paraId="0A9345EA" w14:textId="77777777" w:rsidR="0093550A" w:rsidRDefault="0093550A" w:rsidP="00073001">
      <w:pPr>
        <w:overflowPunct w:val="0"/>
        <w:autoSpaceDE w:val="0"/>
        <w:autoSpaceDN w:val="0"/>
        <w:adjustRightInd w:val="0"/>
        <w:ind w:right="-273"/>
        <w:jc w:val="center"/>
      </w:pPr>
    </w:p>
    <w:p w14:paraId="4EEDC719"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10FEF868" wp14:editId="208C5CD7">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2FBE08D" w14:textId="77777777" w:rsidR="00073001" w:rsidRDefault="00073001" w:rsidP="00073001">
      <w:pPr>
        <w:overflowPunct w:val="0"/>
        <w:autoSpaceDE w:val="0"/>
        <w:autoSpaceDN w:val="0"/>
        <w:adjustRightInd w:val="0"/>
        <w:jc w:val="center"/>
        <w:rPr>
          <w:b/>
          <w:szCs w:val="20"/>
        </w:rPr>
      </w:pPr>
      <w:r>
        <w:rPr>
          <w:b/>
        </w:rPr>
        <w:t>ANYKŠČIŲ RAJONO SAVIVALDYBĖS</w:t>
      </w:r>
    </w:p>
    <w:p w14:paraId="63E24C39" w14:textId="77777777" w:rsidR="00073001" w:rsidRDefault="00073001" w:rsidP="00073001">
      <w:pPr>
        <w:overflowPunct w:val="0"/>
        <w:autoSpaceDE w:val="0"/>
        <w:autoSpaceDN w:val="0"/>
        <w:adjustRightInd w:val="0"/>
        <w:jc w:val="center"/>
        <w:rPr>
          <w:b/>
        </w:rPr>
      </w:pPr>
      <w:r>
        <w:rPr>
          <w:b/>
        </w:rPr>
        <w:t>TARYBA</w:t>
      </w:r>
    </w:p>
    <w:p w14:paraId="7B932016" w14:textId="77777777" w:rsidR="00F00146" w:rsidRPr="00F00146" w:rsidRDefault="00F00146" w:rsidP="00073001">
      <w:pPr>
        <w:overflowPunct w:val="0"/>
        <w:autoSpaceDE w:val="0"/>
        <w:autoSpaceDN w:val="0"/>
        <w:adjustRightInd w:val="0"/>
        <w:jc w:val="center"/>
        <w:rPr>
          <w:szCs w:val="20"/>
        </w:rPr>
      </w:pPr>
    </w:p>
    <w:p w14:paraId="5642F616" w14:textId="77777777" w:rsidR="00073001" w:rsidRPr="00F00146" w:rsidRDefault="00073001" w:rsidP="00F00146">
      <w:pPr>
        <w:overflowPunct w:val="0"/>
        <w:autoSpaceDE w:val="0"/>
        <w:autoSpaceDN w:val="0"/>
        <w:adjustRightInd w:val="0"/>
        <w:jc w:val="center"/>
        <w:rPr>
          <w:b/>
        </w:rPr>
      </w:pPr>
      <w:r>
        <w:rPr>
          <w:b/>
        </w:rPr>
        <w:t>SPRENDIMAS</w:t>
      </w:r>
    </w:p>
    <w:p w14:paraId="61E77AD7" w14:textId="77777777" w:rsidR="00073001" w:rsidRDefault="00073001" w:rsidP="00073001">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turto perdavimo pagal </w:t>
      </w:r>
      <w:r w:rsidR="00BC764D">
        <w:rPr>
          <w:b/>
          <w:caps/>
        </w:rPr>
        <w:t>panaudos sutartį</w:t>
      </w:r>
      <w:r>
        <w:rPr>
          <w:b/>
          <w:caps/>
        </w:rPr>
        <w:t xml:space="preserve"> </w:t>
      </w:r>
      <w:r w:rsidR="00993763">
        <w:rPr>
          <w:b/>
          <w:caps/>
        </w:rPr>
        <w:t>asociacijai grikiapelių krašto b</w:t>
      </w:r>
      <w:r>
        <w:rPr>
          <w:b/>
          <w:caps/>
        </w:rPr>
        <w:t>endruomen</w:t>
      </w:r>
      <w:r w:rsidR="00511C77">
        <w:rPr>
          <w:b/>
          <w:caps/>
        </w:rPr>
        <w:t>ei</w:t>
      </w:r>
    </w:p>
    <w:p w14:paraId="08606393" w14:textId="77777777" w:rsidR="00073001" w:rsidRDefault="00073001" w:rsidP="00073001">
      <w:pPr>
        <w:overflowPunct w:val="0"/>
        <w:autoSpaceDE w:val="0"/>
        <w:autoSpaceDN w:val="0"/>
        <w:adjustRightInd w:val="0"/>
        <w:jc w:val="center"/>
        <w:rPr>
          <w:szCs w:val="20"/>
        </w:rPr>
      </w:pPr>
    </w:p>
    <w:p w14:paraId="74D8AD3B" w14:textId="153A473B" w:rsidR="00073001" w:rsidRDefault="0093550A" w:rsidP="00073001">
      <w:pPr>
        <w:overflowPunct w:val="0"/>
        <w:autoSpaceDE w:val="0"/>
        <w:autoSpaceDN w:val="0"/>
        <w:adjustRightInd w:val="0"/>
        <w:jc w:val="center"/>
        <w:rPr>
          <w:szCs w:val="20"/>
        </w:rPr>
      </w:pPr>
      <w:r>
        <w:t>202</w:t>
      </w:r>
      <w:r w:rsidR="005D5FCC">
        <w:t>4</w:t>
      </w:r>
      <w:r>
        <w:t xml:space="preserve"> m. </w:t>
      </w:r>
      <w:r w:rsidR="009B7171">
        <w:t>kovo 1</w:t>
      </w:r>
      <w:r w:rsidR="00073001">
        <w:t xml:space="preserve"> d. Nr. 1-T</w:t>
      </w:r>
      <w:r>
        <w:t>-</w:t>
      </w:r>
      <w:r w:rsidR="006478FA">
        <w:t>32</w:t>
      </w:r>
      <w:r w:rsidR="00073001">
        <w:fldChar w:fldCharType="begin"/>
      </w:r>
      <w:r w:rsidR="00073001">
        <w:instrText xml:space="preserve"> FILLIN "indeksas" \* MERGEFORMAT </w:instrText>
      </w:r>
      <w:r w:rsidR="00073001">
        <w:fldChar w:fldCharType="end"/>
      </w:r>
    </w:p>
    <w:p w14:paraId="377A9E6E" w14:textId="77777777" w:rsidR="00073001" w:rsidRDefault="00073001" w:rsidP="00073001">
      <w:pPr>
        <w:overflowPunct w:val="0"/>
        <w:autoSpaceDE w:val="0"/>
        <w:autoSpaceDN w:val="0"/>
        <w:adjustRightInd w:val="0"/>
        <w:jc w:val="center"/>
      </w:pPr>
      <w:r>
        <w:t>Anykščiai</w:t>
      </w:r>
    </w:p>
    <w:p w14:paraId="4558106C" w14:textId="77777777" w:rsidR="00942E15" w:rsidRPr="00B30395" w:rsidRDefault="00942E15" w:rsidP="00B30395">
      <w:pPr>
        <w:overflowPunct w:val="0"/>
        <w:autoSpaceDE w:val="0"/>
        <w:autoSpaceDN w:val="0"/>
        <w:adjustRightInd w:val="0"/>
        <w:rPr>
          <w:iCs/>
        </w:rPr>
      </w:pPr>
    </w:p>
    <w:p w14:paraId="5E7AE5A9" w14:textId="77777777" w:rsidR="00F76A51" w:rsidRDefault="0028483D" w:rsidP="006478FA">
      <w:pPr>
        <w:pStyle w:val="Pagrindinistekstas"/>
        <w:spacing w:line="360" w:lineRule="auto"/>
        <w:ind w:firstLine="720"/>
        <w:rPr>
          <w:bCs w:val="0"/>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 xml:space="preserve">Lietuvos Respublikos valstybės ir savivaldybių turto valdymo, naudojimo ir disponavimo juo įstatymo 14 straipsnio 1 dalies 3 punktu, 2 dalies 7 punktu, 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laikinai neatlygintinai valdyti ir naudotis tvarkos aprašo patvirtinimo“, 4.3, 6.7, 8.1 ir 10.1 papunkčiais, 12 ir 14 punktais</w:t>
      </w:r>
      <w:r w:rsidRPr="0093550A">
        <w:rPr>
          <w:bCs w:val="0"/>
          <w:color w:val="FF0000"/>
        </w:rPr>
        <w:t xml:space="preserve"> </w:t>
      </w:r>
      <w:r w:rsidRPr="0035634F">
        <w:rPr>
          <w:bCs w:val="0"/>
        </w:rPr>
        <w:t>bei atsižvelgdama į Anykščių rajono savivaldybės administracijos direktoriaus 202</w:t>
      </w:r>
      <w:r w:rsidR="00DB737A">
        <w:rPr>
          <w:bCs w:val="0"/>
        </w:rPr>
        <w:t>4</w:t>
      </w:r>
      <w:r w:rsidRPr="0035634F">
        <w:rPr>
          <w:bCs w:val="0"/>
        </w:rPr>
        <w:t xml:space="preserve"> m.</w:t>
      </w:r>
      <w:r w:rsidR="00693D25" w:rsidRPr="0035634F">
        <w:rPr>
          <w:bCs w:val="0"/>
        </w:rPr>
        <w:t xml:space="preserve"> </w:t>
      </w:r>
      <w:r w:rsidR="00DB737A">
        <w:rPr>
          <w:bCs w:val="0"/>
        </w:rPr>
        <w:t>sausio</w:t>
      </w:r>
      <w:r w:rsidRPr="0035634F">
        <w:rPr>
          <w:bCs w:val="0"/>
        </w:rPr>
        <w:t xml:space="preserve"> </w:t>
      </w:r>
      <w:r w:rsidR="0086692C">
        <w:rPr>
          <w:bCs w:val="0"/>
        </w:rPr>
        <w:t>19</w:t>
      </w:r>
      <w:r w:rsidRPr="0035634F">
        <w:rPr>
          <w:bCs w:val="0"/>
        </w:rPr>
        <w:t xml:space="preserve"> d. įsakymą </w:t>
      </w:r>
      <w:bookmarkStart w:id="1" w:name="n_2"/>
      <w:r w:rsidR="00D147DB" w:rsidRPr="0035634F">
        <w:rPr>
          <w:bCs w:val="0"/>
        </w:rPr>
        <w:t>Nr. 1-AĮ-</w:t>
      </w:r>
      <w:r w:rsidR="0086692C">
        <w:rPr>
          <w:bCs w:val="0"/>
        </w:rPr>
        <w:t>33</w:t>
      </w:r>
      <w:r w:rsidR="00D147DB" w:rsidRPr="0035634F">
        <w:rPr>
          <w:bCs w:val="0"/>
        </w:rPr>
        <w:t xml:space="preserve"> </w:t>
      </w:r>
      <w:bookmarkEnd w:id="1"/>
      <w:r w:rsidRPr="0035634F">
        <w:rPr>
          <w:bCs w:val="0"/>
        </w:rPr>
        <w:t>„Dėl ilgalaikio materialiojo nekilnojamojo turto pripažinimo nereikalingu</w:t>
      </w:r>
      <w:r w:rsidR="00DB737A">
        <w:rPr>
          <w:bCs w:val="0"/>
          <w:lang w:val="en-US"/>
        </w:rPr>
        <w:t>”</w:t>
      </w:r>
      <w:r w:rsidRPr="0035634F">
        <w:rPr>
          <w:bCs w:val="0"/>
        </w:rPr>
        <w:t>,</w:t>
      </w:r>
      <w:r>
        <w:rPr>
          <w:bCs w:val="0"/>
        </w:rPr>
        <w:t xml:space="preserve"> į asociacijos </w:t>
      </w:r>
      <w:proofErr w:type="spellStart"/>
      <w:r w:rsidR="00DB737A">
        <w:rPr>
          <w:bCs w:val="0"/>
        </w:rPr>
        <w:t>Grikiapelių</w:t>
      </w:r>
      <w:proofErr w:type="spellEnd"/>
      <w:r w:rsidR="00DB737A">
        <w:rPr>
          <w:bCs w:val="0"/>
        </w:rPr>
        <w:t xml:space="preserve"> krašto</w:t>
      </w:r>
      <w:r>
        <w:rPr>
          <w:bCs w:val="0"/>
        </w:rPr>
        <w:t xml:space="preserve"> bendruomenės 202</w:t>
      </w:r>
      <w:r w:rsidR="0093550A">
        <w:rPr>
          <w:bCs w:val="0"/>
        </w:rPr>
        <w:t>3</w:t>
      </w:r>
      <w:r>
        <w:rPr>
          <w:bCs w:val="0"/>
        </w:rPr>
        <w:t xml:space="preserve"> m. </w:t>
      </w:r>
      <w:r w:rsidR="0051596D">
        <w:rPr>
          <w:bCs w:val="0"/>
        </w:rPr>
        <w:t>gruodžio</w:t>
      </w:r>
      <w:r w:rsidR="0093550A">
        <w:rPr>
          <w:bCs w:val="0"/>
        </w:rPr>
        <w:t xml:space="preserve"> </w:t>
      </w:r>
      <w:r w:rsidR="0051596D">
        <w:rPr>
          <w:bCs w:val="0"/>
        </w:rPr>
        <w:t>5</w:t>
      </w:r>
      <w:r>
        <w:rPr>
          <w:bCs w:val="0"/>
        </w:rPr>
        <w:t xml:space="preserve"> d. prašymą „Dėl </w:t>
      </w:r>
      <w:r w:rsidR="0093550A">
        <w:rPr>
          <w:bCs w:val="0"/>
        </w:rPr>
        <w:t xml:space="preserve">patalpų </w:t>
      </w:r>
      <w:r w:rsidR="00F76A51">
        <w:rPr>
          <w:bCs w:val="0"/>
        </w:rPr>
        <w:t>suteikimo laikinai neatlygintinai valdyti ir naudoti</w:t>
      </w:r>
      <w:r w:rsidR="002D39FD">
        <w:rPr>
          <w:bCs w:val="0"/>
        </w:rPr>
        <w:t>s</w:t>
      </w:r>
      <w:r w:rsidR="00F76A51">
        <w:rPr>
          <w:bCs w:val="0"/>
        </w:rPr>
        <w:t xml:space="preserve"> pagal </w:t>
      </w:r>
      <w:r w:rsidR="0093550A">
        <w:rPr>
          <w:bCs w:val="0"/>
        </w:rPr>
        <w:t>panaudos sutart</w:t>
      </w:r>
      <w:r w:rsidR="00F76A51">
        <w:rPr>
          <w:bCs w:val="0"/>
        </w:rPr>
        <w:t>į</w:t>
      </w:r>
      <w:r w:rsidR="00F76A51">
        <w:rPr>
          <w:bCs w:val="0"/>
          <w:lang w:val="en-US"/>
        </w:rPr>
        <w:t>”</w:t>
      </w:r>
      <w:r>
        <w:rPr>
          <w:bCs w:val="0"/>
        </w:rPr>
        <w:t xml:space="preserve">, Anykščių rajono savivaldybės taryba </w:t>
      </w:r>
    </w:p>
    <w:p w14:paraId="2BC969D9" w14:textId="77777777" w:rsidR="00855135" w:rsidRDefault="0028483D" w:rsidP="006478FA">
      <w:pPr>
        <w:pStyle w:val="Pagrindinistekstas"/>
        <w:spacing w:line="360" w:lineRule="auto"/>
        <w:ind w:firstLine="720"/>
        <w:rPr>
          <w:bCs w:val="0"/>
        </w:rPr>
      </w:pPr>
      <w:r>
        <w:rPr>
          <w:bCs w:val="0"/>
        </w:rPr>
        <w:t>n u s p r e n d ž i a:</w:t>
      </w:r>
    </w:p>
    <w:p w14:paraId="68EE816C" w14:textId="437E7968" w:rsidR="00553467" w:rsidRPr="005467C5" w:rsidRDefault="00553467" w:rsidP="006478FA">
      <w:pPr>
        <w:pStyle w:val="Sraopastraipa"/>
        <w:tabs>
          <w:tab w:val="left" w:pos="851"/>
        </w:tabs>
        <w:spacing w:line="360" w:lineRule="auto"/>
        <w:ind w:left="0" w:firstLine="720"/>
        <w:jc w:val="both"/>
      </w:pPr>
      <w:r>
        <w:t>Perduoti</w:t>
      </w:r>
      <w:r w:rsidRPr="005467C5">
        <w:t xml:space="preserve"> </w:t>
      </w:r>
      <w:r w:rsidR="00630D57">
        <w:t xml:space="preserve">asociacijai </w:t>
      </w:r>
      <w:proofErr w:type="spellStart"/>
      <w:r w:rsidR="00630D57">
        <w:t>Grikiapelių</w:t>
      </w:r>
      <w:proofErr w:type="spellEnd"/>
      <w:r w:rsidR="00630D57">
        <w:t xml:space="preserve"> krašto bendruomenei (kodas 306623181) pagal panaudos sutartį 10 (dešimties) metų laikotarpiui, laikinai neatlygintinai valdyti ir naudoti </w:t>
      </w:r>
      <w:r w:rsidRPr="005467C5">
        <w:t xml:space="preserve">Anykščių rajono savivaldybei nuosavybės teise priklausantį, Anykščių rajono savivaldybės administracijos patikėjimo teise valdomą ilgalaikį materialųjį nekilnojamąjį turtą: </w:t>
      </w:r>
    </w:p>
    <w:p w14:paraId="20E7F30A" w14:textId="6604545C" w:rsidR="00553467" w:rsidRPr="005467C5" w:rsidRDefault="00553467" w:rsidP="006478FA">
      <w:pPr>
        <w:pStyle w:val="Sraopastraipa"/>
        <w:tabs>
          <w:tab w:val="left" w:pos="851"/>
        </w:tabs>
        <w:spacing w:line="360" w:lineRule="auto"/>
        <w:ind w:left="0" w:firstLine="720"/>
        <w:jc w:val="both"/>
        <w:rPr>
          <w:bCs/>
        </w:rPr>
      </w:pPr>
      <w:r>
        <w:t>1.</w:t>
      </w:r>
      <w:r w:rsidRPr="005467C5">
        <w:t xml:space="preserve"> Negyvenamąsias patalpas-mokyklą (pastato, kuriame yra patalpos, unikalus Nr. 3497-4011-9013, negyvenamųjų patalpų-mokyklos unikalus Nr. 3497-4011-9013:0002, nekilnojamojo turto kadastro duomenų bylos plane Nr. 34/7553 pažymėtas indeksu 1C2p, paskirtis – mokslo, st</w:t>
      </w:r>
      <w:r w:rsidR="00B34C1F">
        <w:t>atybos metai –1974, perduodamų</w:t>
      </w:r>
      <w:r w:rsidRPr="005467C5">
        <w:t xml:space="preserve"> negyvenamųjų patalpų indeksai nuo 1-1 iki 1-10 imtinai, kurių bendras plotas – 150,68 kv. m, su ½ bendro naudojimo patalpa a-1 (1,31 iš 2,62 kv. m) su rūsio patalpomis, kurių indeksai – nuo R-12 iki R-3 imtinai ir R-5, kurių bendras plotas 41,12 kv. m, </w:t>
      </w:r>
      <w:r w:rsidRPr="005467C5">
        <w:lastRenderedPageBreak/>
        <w:t xml:space="preserve">bendras </w:t>
      </w:r>
      <w:r w:rsidR="00B34C1F">
        <w:t>perduodamų</w:t>
      </w:r>
      <w:r w:rsidRPr="005467C5">
        <w:t xml:space="preserve"> patalpų plotas – 193,11 kv. m) Mokyklos g. 2-2, </w:t>
      </w:r>
      <w:proofErr w:type="spellStart"/>
      <w:r w:rsidRPr="005467C5">
        <w:t>Grikiapelių</w:t>
      </w:r>
      <w:proofErr w:type="spellEnd"/>
      <w:r w:rsidRPr="005467C5">
        <w:t xml:space="preserve"> k., Svėdasų sen., Anykščių r. sav.</w:t>
      </w:r>
    </w:p>
    <w:p w14:paraId="7D638233" w14:textId="4F25357F" w:rsidR="00553467" w:rsidRPr="005467C5" w:rsidRDefault="00553467" w:rsidP="006478FA">
      <w:pPr>
        <w:pStyle w:val="Sraopastraipa"/>
        <w:spacing w:line="360" w:lineRule="auto"/>
        <w:ind w:left="0" w:firstLine="720"/>
      </w:pPr>
      <w:r>
        <w:t>2.</w:t>
      </w:r>
      <w:r w:rsidRPr="005467C5">
        <w:t xml:space="preserve"> ½ kitų inžinerinių statinių</w:t>
      </w:r>
      <w:r>
        <w:t>-kiemo statinių</w:t>
      </w:r>
      <w:r w:rsidRPr="005467C5">
        <w:t xml:space="preserve"> (kanalizacijos šulinio r, šulinio k): registro Nr. 90/9757, unikalus Nr. 3497-4011-9068, paskirtis – kitų inžinerinių statinių, statybos metai – 1974, Mokyklos g. 2, </w:t>
      </w:r>
      <w:proofErr w:type="spellStart"/>
      <w:r w:rsidRPr="005467C5">
        <w:t>Grikiapelių</w:t>
      </w:r>
      <w:proofErr w:type="spellEnd"/>
      <w:r w:rsidRPr="005467C5">
        <w:t xml:space="preserve"> k., Svėdasų sen., Anykščių r. sav.</w:t>
      </w:r>
    </w:p>
    <w:p w14:paraId="6D86C7E0" w14:textId="5A3C6EB4" w:rsidR="00553467" w:rsidRPr="005467C5" w:rsidRDefault="00553467" w:rsidP="006478FA">
      <w:pPr>
        <w:spacing w:line="360" w:lineRule="auto"/>
        <w:ind w:firstLine="720"/>
      </w:pPr>
      <w:r>
        <w:t>3.</w:t>
      </w:r>
      <w:r w:rsidRPr="005467C5">
        <w:t xml:space="preserve"> 1</w:t>
      </w:r>
      <w:r w:rsidR="007401E7">
        <w:t>–</w:t>
      </w:r>
      <w:r w:rsidRPr="005467C5">
        <w:t>2 p</w:t>
      </w:r>
      <w:r>
        <w:t>unkt</w:t>
      </w:r>
      <w:r w:rsidRPr="005467C5">
        <w:t>uose nurodyto turto įsigijimo kaina – 34 026,30 Eur, likutinė vertė 2023-12-31 – 11 475,48 Eur.</w:t>
      </w:r>
    </w:p>
    <w:p w14:paraId="66AEC533" w14:textId="6DB52981" w:rsidR="00553467" w:rsidRPr="00644373" w:rsidRDefault="00CC73CA" w:rsidP="006478FA">
      <w:pPr>
        <w:tabs>
          <w:tab w:val="left" w:pos="851"/>
        </w:tabs>
        <w:spacing w:line="360" w:lineRule="auto"/>
        <w:ind w:firstLine="720"/>
        <w:rPr>
          <w:bCs/>
        </w:rPr>
      </w:pPr>
      <w:r>
        <w:t>4.</w:t>
      </w:r>
      <w:r w:rsidR="00553467">
        <w:t xml:space="preserve"> Krepšinio aikštelę, įsigijimo kaina – 1 063,48 Eur, likutinė vertė 2023-12-31 – 0,00 Eur.</w:t>
      </w:r>
    </w:p>
    <w:p w14:paraId="59D013DC" w14:textId="77777777" w:rsidR="0093550A" w:rsidRPr="0093550A" w:rsidRDefault="0093550A" w:rsidP="006478FA">
      <w:pPr>
        <w:overflowPunct w:val="0"/>
        <w:autoSpaceDE w:val="0"/>
        <w:autoSpaceDN w:val="0"/>
        <w:adjustRightInd w:val="0"/>
        <w:spacing w:line="360" w:lineRule="auto"/>
        <w:ind w:firstLine="720"/>
        <w:jc w:val="both"/>
        <w:rPr>
          <w:szCs w:val="20"/>
        </w:rPr>
      </w:pPr>
      <w:r w:rsidRPr="0093550A">
        <w:rPr>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E96D310" w14:textId="77777777" w:rsidR="0093550A" w:rsidRDefault="0093550A" w:rsidP="00441689">
      <w:pPr>
        <w:pStyle w:val="Pagrindinistekstas"/>
        <w:tabs>
          <w:tab w:val="right" w:pos="9638"/>
        </w:tabs>
        <w:spacing w:line="360" w:lineRule="auto"/>
        <w:jc w:val="left"/>
      </w:pPr>
    </w:p>
    <w:p w14:paraId="1B2BD51F" w14:textId="77777777" w:rsidR="0093550A" w:rsidRDefault="0093550A" w:rsidP="00441689">
      <w:pPr>
        <w:pStyle w:val="Pagrindinistekstas"/>
        <w:tabs>
          <w:tab w:val="right" w:pos="9638"/>
        </w:tabs>
        <w:spacing w:line="360" w:lineRule="auto"/>
        <w:jc w:val="left"/>
      </w:pPr>
    </w:p>
    <w:p w14:paraId="7B9BC499" w14:textId="77777777" w:rsidR="00441689" w:rsidRDefault="00441689" w:rsidP="00441689">
      <w:pPr>
        <w:pStyle w:val="Pagrindinistekstas"/>
        <w:tabs>
          <w:tab w:val="right" w:pos="9638"/>
        </w:tabs>
        <w:spacing w:line="360" w:lineRule="auto"/>
        <w:jc w:val="left"/>
      </w:pPr>
      <w:r>
        <w:t>Meras</w:t>
      </w:r>
      <w:r>
        <w:tab/>
      </w:r>
      <w:r w:rsidR="0093550A">
        <w:t>Kęstutis Tubis</w:t>
      </w:r>
    </w:p>
    <w:p w14:paraId="21D22695" w14:textId="77777777" w:rsidR="00D4109B" w:rsidRDefault="00D4109B" w:rsidP="00441689">
      <w:pPr>
        <w:pStyle w:val="Pagrindinistekstas"/>
        <w:tabs>
          <w:tab w:val="right" w:pos="9638"/>
        </w:tabs>
        <w:spacing w:line="360" w:lineRule="auto"/>
        <w:jc w:val="center"/>
      </w:pPr>
    </w:p>
    <w:p w14:paraId="161EE57E" w14:textId="77777777" w:rsidR="00073605" w:rsidRDefault="00073605" w:rsidP="00441689">
      <w:pPr>
        <w:pStyle w:val="Pagrindinistekstas"/>
        <w:tabs>
          <w:tab w:val="right" w:pos="9638"/>
        </w:tabs>
        <w:spacing w:line="360" w:lineRule="auto"/>
        <w:jc w:val="center"/>
      </w:pPr>
    </w:p>
    <w:p w14:paraId="3A56D190" w14:textId="77777777" w:rsidR="00073605" w:rsidRDefault="00073605" w:rsidP="00441689">
      <w:pPr>
        <w:pStyle w:val="Pagrindinistekstas"/>
        <w:tabs>
          <w:tab w:val="right" w:pos="9638"/>
        </w:tabs>
        <w:spacing w:line="360" w:lineRule="auto"/>
        <w:jc w:val="center"/>
      </w:pPr>
    </w:p>
    <w:p w14:paraId="2FB26365" w14:textId="77777777" w:rsidR="00073605" w:rsidRDefault="00073605" w:rsidP="00441689">
      <w:pPr>
        <w:pStyle w:val="Pagrindinistekstas"/>
        <w:tabs>
          <w:tab w:val="right" w:pos="9638"/>
        </w:tabs>
        <w:spacing w:line="360" w:lineRule="auto"/>
        <w:jc w:val="center"/>
      </w:pPr>
    </w:p>
    <w:p w14:paraId="699BEA9D" w14:textId="77777777" w:rsidR="00073605" w:rsidRDefault="00073605" w:rsidP="00441689">
      <w:pPr>
        <w:pStyle w:val="Pagrindinistekstas"/>
        <w:tabs>
          <w:tab w:val="right" w:pos="9638"/>
        </w:tabs>
        <w:spacing w:line="360" w:lineRule="auto"/>
        <w:jc w:val="center"/>
      </w:pPr>
    </w:p>
    <w:p w14:paraId="1D846978" w14:textId="77777777" w:rsidR="00073605" w:rsidRDefault="00073605" w:rsidP="00441689">
      <w:pPr>
        <w:pStyle w:val="Pagrindinistekstas"/>
        <w:tabs>
          <w:tab w:val="right" w:pos="9638"/>
        </w:tabs>
        <w:spacing w:line="360" w:lineRule="auto"/>
        <w:jc w:val="center"/>
      </w:pPr>
    </w:p>
    <w:p w14:paraId="7BCEF1AA" w14:textId="77777777" w:rsidR="00073605" w:rsidRDefault="00073605" w:rsidP="00441689">
      <w:pPr>
        <w:pStyle w:val="Pagrindinistekstas"/>
        <w:tabs>
          <w:tab w:val="right" w:pos="9638"/>
        </w:tabs>
        <w:spacing w:line="360" w:lineRule="auto"/>
        <w:jc w:val="center"/>
      </w:pPr>
    </w:p>
    <w:p w14:paraId="4D19F520" w14:textId="77777777" w:rsidR="00073605" w:rsidRDefault="00073605" w:rsidP="00441689">
      <w:pPr>
        <w:pStyle w:val="Pagrindinistekstas"/>
        <w:tabs>
          <w:tab w:val="right" w:pos="9638"/>
        </w:tabs>
        <w:spacing w:line="360" w:lineRule="auto"/>
        <w:jc w:val="center"/>
      </w:pPr>
    </w:p>
    <w:p w14:paraId="77DDBBE4" w14:textId="77777777" w:rsidR="00073605" w:rsidRDefault="00073605" w:rsidP="00441689">
      <w:pPr>
        <w:pStyle w:val="Pagrindinistekstas"/>
        <w:tabs>
          <w:tab w:val="right" w:pos="9638"/>
        </w:tabs>
        <w:spacing w:line="360" w:lineRule="auto"/>
        <w:jc w:val="center"/>
      </w:pPr>
    </w:p>
    <w:p w14:paraId="107E0FEB" w14:textId="77777777" w:rsidR="00073605" w:rsidRDefault="00073605" w:rsidP="00441689">
      <w:pPr>
        <w:pStyle w:val="Pagrindinistekstas"/>
        <w:tabs>
          <w:tab w:val="right" w:pos="9638"/>
        </w:tabs>
        <w:spacing w:line="360" w:lineRule="auto"/>
        <w:jc w:val="center"/>
      </w:pPr>
    </w:p>
    <w:p w14:paraId="4F356809" w14:textId="77777777" w:rsidR="00073605" w:rsidRDefault="00073605" w:rsidP="00441689">
      <w:pPr>
        <w:pStyle w:val="Pagrindinistekstas"/>
        <w:tabs>
          <w:tab w:val="right" w:pos="9638"/>
        </w:tabs>
        <w:spacing w:line="360" w:lineRule="auto"/>
        <w:jc w:val="center"/>
      </w:pPr>
    </w:p>
    <w:p w14:paraId="4EE50DEA" w14:textId="77777777" w:rsidR="00073605" w:rsidRDefault="00073605" w:rsidP="00441689">
      <w:pPr>
        <w:pStyle w:val="Pagrindinistekstas"/>
        <w:tabs>
          <w:tab w:val="right" w:pos="9638"/>
        </w:tabs>
        <w:spacing w:line="360" w:lineRule="auto"/>
        <w:jc w:val="center"/>
      </w:pPr>
    </w:p>
    <w:p w14:paraId="4453B262" w14:textId="77777777" w:rsidR="00073605" w:rsidRDefault="00073605" w:rsidP="00441689">
      <w:pPr>
        <w:pStyle w:val="Pagrindinistekstas"/>
        <w:tabs>
          <w:tab w:val="right" w:pos="9638"/>
        </w:tabs>
        <w:spacing w:line="360" w:lineRule="auto"/>
        <w:jc w:val="center"/>
      </w:pPr>
    </w:p>
    <w:p w14:paraId="59EF346A" w14:textId="77777777" w:rsidR="00073605" w:rsidRDefault="00073605" w:rsidP="00441689">
      <w:pPr>
        <w:pStyle w:val="Pagrindinistekstas"/>
        <w:tabs>
          <w:tab w:val="right" w:pos="9638"/>
        </w:tabs>
        <w:spacing w:line="360" w:lineRule="auto"/>
        <w:jc w:val="center"/>
      </w:pPr>
    </w:p>
    <w:p w14:paraId="48BAA60B" w14:textId="77777777" w:rsidR="00073605" w:rsidRDefault="00073605" w:rsidP="00441689">
      <w:pPr>
        <w:pStyle w:val="Pagrindinistekstas"/>
        <w:tabs>
          <w:tab w:val="right" w:pos="9638"/>
        </w:tabs>
        <w:spacing w:line="360" w:lineRule="auto"/>
        <w:jc w:val="center"/>
      </w:pPr>
    </w:p>
    <w:p w14:paraId="3B80BE2D" w14:textId="77777777" w:rsidR="009E772D" w:rsidRDefault="009E772D" w:rsidP="00441689">
      <w:pPr>
        <w:pStyle w:val="Pagrindinistekstas"/>
        <w:tabs>
          <w:tab w:val="right" w:pos="9638"/>
        </w:tabs>
        <w:spacing w:line="360" w:lineRule="auto"/>
        <w:jc w:val="center"/>
      </w:pPr>
    </w:p>
    <w:p w14:paraId="550C9771" w14:textId="77777777" w:rsidR="009E772D" w:rsidRDefault="009E772D" w:rsidP="00441689">
      <w:pPr>
        <w:pStyle w:val="Pagrindinistekstas"/>
        <w:tabs>
          <w:tab w:val="right" w:pos="9638"/>
        </w:tabs>
        <w:spacing w:line="360" w:lineRule="auto"/>
        <w:jc w:val="center"/>
      </w:pPr>
    </w:p>
    <w:p w14:paraId="5F1AB4BF" w14:textId="77777777" w:rsidR="00073605" w:rsidRPr="00073605" w:rsidRDefault="00073605" w:rsidP="00073605">
      <w:pPr>
        <w:overflowPunct w:val="0"/>
        <w:autoSpaceDE w:val="0"/>
        <w:autoSpaceDN w:val="0"/>
        <w:adjustRightInd w:val="0"/>
        <w:jc w:val="center"/>
        <w:rPr>
          <w:b/>
          <w:caps/>
        </w:rPr>
      </w:pPr>
      <w:r w:rsidRPr="00073605">
        <w:rPr>
          <w:b/>
        </w:rPr>
        <w:lastRenderedPageBreak/>
        <w:t>SAVIVALDYBĖS TARYBOS SPRENDIMO „</w:t>
      </w:r>
      <w:r w:rsidRPr="00073605">
        <w:rPr>
          <w:b/>
          <w:caps/>
        </w:rPr>
        <w:fldChar w:fldCharType="begin"/>
      </w:r>
      <w:r w:rsidRPr="00073605">
        <w:rPr>
          <w:b/>
          <w:caps/>
        </w:rPr>
        <w:instrText xml:space="preserve"> FILLIN "Pavadinimas" \* MERGEFORMAT </w:instrText>
      </w:r>
      <w:r w:rsidRPr="00073605">
        <w:rPr>
          <w:b/>
          <w:caps/>
        </w:rPr>
        <w:fldChar w:fldCharType="separate"/>
      </w:r>
      <w:r w:rsidRPr="00073605">
        <w:rPr>
          <w:b/>
          <w:caps/>
        </w:rPr>
        <w:t xml:space="preserve">DĖl </w:t>
      </w:r>
      <w:r w:rsidRPr="00073605">
        <w:rPr>
          <w:b/>
          <w:caps/>
        </w:rPr>
        <w:fldChar w:fldCharType="end"/>
      </w:r>
      <w:r w:rsidRPr="00073605">
        <w:rPr>
          <w:b/>
          <w:caps/>
        </w:rPr>
        <w:t xml:space="preserve">turto perdavimo pagal panaudos sutartį </w:t>
      </w:r>
      <w:r w:rsidR="00FF30E3">
        <w:rPr>
          <w:b/>
          <w:caps/>
        </w:rPr>
        <w:t>ASOCIACIJAI GRIKIAPELIŲ KRAŠTO</w:t>
      </w:r>
      <w:r w:rsidRPr="00073605">
        <w:rPr>
          <w:b/>
          <w:caps/>
        </w:rPr>
        <w:t xml:space="preserve"> bendruomenei</w:t>
      </w:r>
      <w:r w:rsidRPr="00073605">
        <w:rPr>
          <w:b/>
        </w:rPr>
        <w:t>“ PROJEKTO AIŠKINAMASIS RAŠTAS</w:t>
      </w:r>
    </w:p>
    <w:p w14:paraId="1E94F667" w14:textId="77777777" w:rsidR="00073605" w:rsidRPr="00073605" w:rsidRDefault="00073605" w:rsidP="00073605">
      <w:pPr>
        <w:ind w:firstLine="720"/>
        <w:jc w:val="both"/>
        <w:rPr>
          <w:b/>
        </w:rPr>
      </w:pPr>
    </w:p>
    <w:p w14:paraId="53BDA04A" w14:textId="77777777" w:rsidR="00073605" w:rsidRPr="00073605" w:rsidRDefault="00073605" w:rsidP="00073605">
      <w:pPr>
        <w:tabs>
          <w:tab w:val="left" w:pos="993"/>
        </w:tabs>
        <w:jc w:val="both"/>
        <w:rPr>
          <w:b/>
        </w:rPr>
      </w:pPr>
      <w:r w:rsidRPr="00073605">
        <w:rPr>
          <w:b/>
        </w:rPr>
        <w:t>1. Sprendimo projekto tikslai ir uždaviniai:</w:t>
      </w:r>
    </w:p>
    <w:p w14:paraId="2CBB0CAD" w14:textId="77777777" w:rsidR="00073605" w:rsidRPr="00073605" w:rsidRDefault="00073605" w:rsidP="00073605">
      <w:pPr>
        <w:tabs>
          <w:tab w:val="left" w:pos="993"/>
        </w:tabs>
        <w:jc w:val="both"/>
        <w:rPr>
          <w:b/>
        </w:rPr>
      </w:pPr>
    </w:p>
    <w:p w14:paraId="1EE221DD" w14:textId="77777777" w:rsidR="00C301C1" w:rsidRDefault="00073605" w:rsidP="006C6DDD">
      <w:pPr>
        <w:pStyle w:val="Pagrindinistekstas"/>
        <w:spacing w:line="360" w:lineRule="auto"/>
        <w:ind w:firstLine="567"/>
      </w:pPr>
      <w:r w:rsidRPr="00073605">
        <w:t xml:space="preserve">Gautas asociacijos </w:t>
      </w:r>
      <w:proofErr w:type="spellStart"/>
      <w:r w:rsidR="000671CD">
        <w:t>Grikiapelių</w:t>
      </w:r>
      <w:proofErr w:type="spellEnd"/>
      <w:r w:rsidR="000671CD">
        <w:t xml:space="preserve"> krašto</w:t>
      </w:r>
      <w:r>
        <w:t xml:space="preserve"> bendruomenės 202</w:t>
      </w:r>
      <w:r w:rsidRPr="00073605">
        <w:t xml:space="preserve">3 m. </w:t>
      </w:r>
      <w:r w:rsidR="000671CD">
        <w:t>gruodžio</w:t>
      </w:r>
      <w:r>
        <w:t xml:space="preserve"> </w:t>
      </w:r>
      <w:r w:rsidR="000671CD">
        <w:t>5</w:t>
      </w:r>
      <w:r>
        <w:t xml:space="preserve"> d. prašymas </w:t>
      </w:r>
      <w:r w:rsidR="008829C8">
        <w:rPr>
          <w:bCs w:val="0"/>
        </w:rPr>
        <w:t>„Dėl patalpų suteikimo laikinai neatlygintinai valdyti ir naudotis pagal panaudos sutartį</w:t>
      </w:r>
      <w:r w:rsidR="008829C8">
        <w:rPr>
          <w:bCs w:val="0"/>
          <w:lang w:val="en-US"/>
        </w:rPr>
        <w:t>”</w:t>
      </w:r>
      <w:r w:rsidR="009E51EC" w:rsidRPr="009E51EC">
        <w:t xml:space="preserve"> </w:t>
      </w:r>
      <w:r w:rsidR="009E51EC" w:rsidRPr="004F3183">
        <w:t>veiklos tiksl</w:t>
      </w:r>
      <w:r w:rsidR="009E51EC">
        <w:t>ui</w:t>
      </w:r>
      <w:r w:rsidR="009E51EC" w:rsidRPr="004F3183">
        <w:t xml:space="preserve"> – tenkinti gyvenamosios vietovės bendruomenės viešuosius poreikius – įgyvendin</w:t>
      </w:r>
      <w:r w:rsidR="009E51EC">
        <w:t>ti</w:t>
      </w:r>
      <w:r w:rsidR="00A17783">
        <w:t xml:space="preserve"> </w:t>
      </w:r>
      <w:r w:rsidR="00C301C1">
        <w:t xml:space="preserve">adresu </w:t>
      </w:r>
      <w:r w:rsidR="008829C8">
        <w:t>Mokyklos</w:t>
      </w:r>
      <w:r w:rsidR="00C301C1">
        <w:t xml:space="preserve"> g. </w:t>
      </w:r>
      <w:r w:rsidR="008829C8">
        <w:t>2-2</w:t>
      </w:r>
      <w:r w:rsidR="00664EED">
        <w:t>,</w:t>
      </w:r>
      <w:r w:rsidR="00C301C1">
        <w:t xml:space="preserve"> </w:t>
      </w:r>
      <w:proofErr w:type="spellStart"/>
      <w:r w:rsidR="008829C8">
        <w:t>Grikiapelių</w:t>
      </w:r>
      <w:proofErr w:type="spellEnd"/>
      <w:r w:rsidR="008829C8">
        <w:t xml:space="preserve"> k</w:t>
      </w:r>
      <w:r w:rsidR="00C301C1">
        <w:t xml:space="preserve">., </w:t>
      </w:r>
      <w:r w:rsidR="008829C8">
        <w:t xml:space="preserve">Svėdasų sen., </w:t>
      </w:r>
      <w:r w:rsidR="00C301C1">
        <w:t>Anykščių r. sav.</w:t>
      </w:r>
      <w:r w:rsidR="0035634F">
        <w:t xml:space="preserve"> </w:t>
      </w:r>
      <w:r w:rsidR="006C6DDD">
        <w:t>Remiantis</w:t>
      </w:r>
      <w:r w:rsidR="0035634F">
        <w:t xml:space="preserve"> </w:t>
      </w:r>
      <w:r w:rsidR="0035634F" w:rsidRPr="0035634F">
        <w:t>Lietuvos Respublikos valstybės ir savivaldybių turto valdymo, naudo</w:t>
      </w:r>
      <w:r w:rsidR="0035634F">
        <w:t>jimo ir disponavimo juo įstatym</w:t>
      </w:r>
      <w:r w:rsidR="006C6DDD">
        <w:t>o</w:t>
      </w:r>
      <w:r w:rsidR="004D6D98">
        <w:t xml:space="preserve"> 14 str.</w:t>
      </w:r>
      <w:r w:rsidR="006C6DDD">
        <w:t xml:space="preserve"> 4 dalimi, s</w:t>
      </w:r>
      <w:r w:rsidRPr="00073605">
        <w:t>iūlome negyvenamąsias patalpas suteikti pagal panaudos sutartį 10 metų laikotarpiui</w:t>
      </w:r>
      <w:r w:rsidR="00C301C1">
        <w:t>.</w:t>
      </w:r>
    </w:p>
    <w:p w14:paraId="6439ED08" w14:textId="77777777" w:rsidR="00596C15" w:rsidRDefault="00596C15" w:rsidP="00073605">
      <w:pPr>
        <w:spacing w:line="360" w:lineRule="auto"/>
        <w:jc w:val="both"/>
        <w:rPr>
          <w:rFonts w:eastAsia="Calibri"/>
          <w:b/>
        </w:rPr>
      </w:pPr>
    </w:p>
    <w:p w14:paraId="1D472C44"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4E79F6CF" w14:textId="77777777" w:rsidR="00073605" w:rsidRPr="00073605" w:rsidRDefault="00073605" w:rsidP="00073605">
      <w:pPr>
        <w:tabs>
          <w:tab w:val="left" w:pos="993"/>
        </w:tabs>
        <w:jc w:val="both"/>
        <w:rPr>
          <w:b/>
        </w:rPr>
      </w:pPr>
    </w:p>
    <w:p w14:paraId="37FE2F54" w14:textId="77777777" w:rsidR="00073605" w:rsidRDefault="00462BAC" w:rsidP="00073605">
      <w:pPr>
        <w:spacing w:line="360" w:lineRule="auto"/>
        <w:jc w:val="both"/>
        <w:rPr>
          <w:bCs/>
        </w:rPr>
      </w:pPr>
      <w:r>
        <w:t xml:space="preserve">       Racionaliai panaudojamos patalpos, tenkinami bendruomenės viešieji poreikiai. Bendruomenės nariams buvusios mokyklos pastatas ir jo prieigos yra svarbiausia susibūrimo, veiklų ir renginių organizavimo vieta</w:t>
      </w:r>
      <w:r w:rsidR="00093CE6">
        <w:t>. Bendruomenės nariai jau eilę metų rūpinasi aplinka aplink pastatą, bendruomeniškai ją tvarko ir prižiūri.</w:t>
      </w:r>
      <w:r w:rsidR="001D6ABA">
        <w:rPr>
          <w:bCs/>
        </w:rPr>
        <w:t xml:space="preserve"> Negyvenamosios patalpos pagal panaudos sutartį </w:t>
      </w:r>
      <w:r w:rsidR="00F553AD">
        <w:rPr>
          <w:bCs/>
        </w:rPr>
        <w:t>gali būti</w:t>
      </w:r>
      <w:r w:rsidR="001D6ABA">
        <w:rPr>
          <w:bCs/>
        </w:rPr>
        <w:t xml:space="preserve"> suteiktos 10 dešimties metų laikotarpiui.</w:t>
      </w:r>
    </w:p>
    <w:p w14:paraId="2D6A71F9" w14:textId="77777777" w:rsidR="0035634F" w:rsidRDefault="0035634F" w:rsidP="00073605">
      <w:pPr>
        <w:jc w:val="both"/>
        <w:rPr>
          <w:b/>
        </w:rPr>
      </w:pPr>
    </w:p>
    <w:p w14:paraId="67A329BB" w14:textId="77777777" w:rsidR="00073605" w:rsidRPr="00073605" w:rsidRDefault="00073605" w:rsidP="00073605">
      <w:pPr>
        <w:jc w:val="both"/>
        <w:rPr>
          <w:b/>
        </w:rPr>
      </w:pPr>
      <w:r w:rsidRPr="00073605">
        <w:rPr>
          <w:b/>
        </w:rPr>
        <w:t>3. Lėšų poreikis ir šaltiniai:</w:t>
      </w:r>
    </w:p>
    <w:p w14:paraId="7984E7B0" w14:textId="77777777" w:rsidR="00073605" w:rsidRPr="00073605" w:rsidRDefault="00073605" w:rsidP="00073605">
      <w:pPr>
        <w:jc w:val="both"/>
        <w:rPr>
          <w:b/>
        </w:rPr>
      </w:pPr>
    </w:p>
    <w:p w14:paraId="7AB93555" w14:textId="77777777" w:rsidR="00073605" w:rsidRPr="00073605" w:rsidRDefault="00702611" w:rsidP="00073605">
      <w:pPr>
        <w:jc w:val="both"/>
      </w:pPr>
      <w:r>
        <w:t xml:space="preserve">      </w:t>
      </w:r>
      <w:r w:rsidR="00073605" w:rsidRPr="00073605">
        <w:t>Nėra.</w:t>
      </w:r>
    </w:p>
    <w:p w14:paraId="2E3FFB63" w14:textId="77777777" w:rsidR="00073605" w:rsidRPr="00073605" w:rsidRDefault="00073605" w:rsidP="00073605">
      <w:pPr>
        <w:jc w:val="both"/>
        <w:rPr>
          <w:b/>
        </w:rPr>
      </w:pPr>
    </w:p>
    <w:p w14:paraId="679BC208" w14:textId="77777777" w:rsidR="00073605" w:rsidRPr="00073605" w:rsidRDefault="00073605" w:rsidP="00073605">
      <w:pPr>
        <w:jc w:val="both"/>
        <w:rPr>
          <w:b/>
        </w:rPr>
      </w:pPr>
      <w:r w:rsidRPr="00073605">
        <w:rPr>
          <w:b/>
        </w:rPr>
        <w:t>4. Numatomo teisinio reguliavimo poveikio vertinimo rezultatai, galimos neigiamos priimto sprendimo pasekmės ir kokių priemonių reikėtų imtis, kad tokių pasekmių būtų išvengta:</w:t>
      </w:r>
    </w:p>
    <w:p w14:paraId="5D6F882B" w14:textId="77777777" w:rsidR="00073605" w:rsidRPr="00073605" w:rsidRDefault="00073605" w:rsidP="00073605">
      <w:pPr>
        <w:jc w:val="both"/>
        <w:rPr>
          <w:b/>
        </w:rPr>
      </w:pPr>
    </w:p>
    <w:p w14:paraId="1AC7BC9B" w14:textId="77777777" w:rsidR="00073605" w:rsidRPr="00073605" w:rsidRDefault="00073605" w:rsidP="00073605">
      <w:pPr>
        <w:spacing w:line="360" w:lineRule="auto"/>
        <w:jc w:val="both"/>
      </w:pPr>
      <w:r w:rsidRPr="00073605">
        <w:t xml:space="preserve">       Teisinio reguliavimo poveikio vertinimo rezultatai nevertinami. </w:t>
      </w:r>
    </w:p>
    <w:p w14:paraId="7B9B37C2" w14:textId="77777777" w:rsidR="00073605" w:rsidRDefault="00073605" w:rsidP="00073605">
      <w:pPr>
        <w:spacing w:line="360" w:lineRule="auto"/>
        <w:jc w:val="both"/>
      </w:pPr>
      <w:r w:rsidRPr="00073605">
        <w:t xml:space="preserve">       Neigiamų priimto sprendimo pasekmių nenumatoma.</w:t>
      </w:r>
    </w:p>
    <w:p w14:paraId="0CB70930" w14:textId="77777777" w:rsidR="00596C15" w:rsidRPr="00073605" w:rsidRDefault="00596C15" w:rsidP="00073605">
      <w:pPr>
        <w:spacing w:line="360" w:lineRule="auto"/>
        <w:jc w:val="both"/>
      </w:pPr>
    </w:p>
    <w:p w14:paraId="64E825B7" w14:textId="77777777" w:rsidR="00073605" w:rsidRPr="00073605" w:rsidRDefault="00073605" w:rsidP="00073605">
      <w:pPr>
        <w:jc w:val="both"/>
        <w:rPr>
          <w:b/>
        </w:rPr>
      </w:pPr>
      <w:r w:rsidRPr="00073605">
        <w:rPr>
          <w:b/>
        </w:rPr>
        <w:t>5. Kokius teisės aktus būtina priimti, kokius galiojančius teisės aktus reikia pakeisti ar pripažinti netekusiais galios – kas ir kada juos turėtų priimti:</w:t>
      </w:r>
    </w:p>
    <w:p w14:paraId="38FBCEEC" w14:textId="77777777" w:rsidR="00073605" w:rsidRPr="00073605" w:rsidRDefault="00073605" w:rsidP="00073605">
      <w:pPr>
        <w:jc w:val="both"/>
        <w:rPr>
          <w:b/>
        </w:rPr>
      </w:pPr>
    </w:p>
    <w:p w14:paraId="2F3E0DB9" w14:textId="77777777" w:rsidR="00073605" w:rsidRPr="00073605" w:rsidRDefault="00073605" w:rsidP="00073605">
      <w:pPr>
        <w:jc w:val="both"/>
      </w:pPr>
      <w:r w:rsidRPr="00073605">
        <w:t xml:space="preserve">      Nereikia.</w:t>
      </w:r>
    </w:p>
    <w:p w14:paraId="7AA151D0" w14:textId="77777777" w:rsidR="00073605" w:rsidRPr="00073605" w:rsidRDefault="00073605" w:rsidP="00073605">
      <w:pPr>
        <w:jc w:val="both"/>
      </w:pPr>
    </w:p>
    <w:p w14:paraId="19CC9013" w14:textId="77777777" w:rsidR="00073605" w:rsidRPr="00073605" w:rsidRDefault="00073605" w:rsidP="00073605">
      <w:pPr>
        <w:jc w:val="both"/>
        <w:rPr>
          <w:b/>
        </w:rPr>
      </w:pPr>
      <w:r w:rsidRPr="00073605">
        <w:rPr>
          <w:b/>
        </w:rPr>
        <w:t>6. Sprendimo įgyvendinimo terminai – kas, ką ir kada turėtų atlikti:</w:t>
      </w:r>
    </w:p>
    <w:p w14:paraId="57BFF7F3" w14:textId="77777777" w:rsidR="00073605" w:rsidRPr="00073605" w:rsidRDefault="00073605" w:rsidP="00073605">
      <w:pPr>
        <w:jc w:val="both"/>
        <w:rPr>
          <w:b/>
        </w:rPr>
      </w:pPr>
    </w:p>
    <w:p w14:paraId="7A981751" w14:textId="77777777" w:rsidR="00073605" w:rsidRDefault="00073605" w:rsidP="00073605">
      <w:pPr>
        <w:spacing w:line="360" w:lineRule="auto"/>
        <w:jc w:val="both"/>
      </w:pPr>
      <w:r w:rsidRPr="00073605">
        <w:t xml:space="preserve">       Viešųjų p</w:t>
      </w:r>
      <w:r w:rsidR="00702611">
        <w:t xml:space="preserve">irkimų ir turto skyriaus vedėjo pavaduotojai Margaritai </w:t>
      </w:r>
      <w:proofErr w:type="spellStart"/>
      <w:r w:rsidR="00702611">
        <w:t>Banėnienei</w:t>
      </w:r>
      <w:proofErr w:type="spellEnd"/>
      <w:r w:rsidRPr="00073605">
        <w:t xml:space="preserve"> iki 202</w:t>
      </w:r>
      <w:r w:rsidR="00702611">
        <w:t>4</w:t>
      </w:r>
      <w:r w:rsidRPr="00073605">
        <w:t xml:space="preserve"> m. </w:t>
      </w:r>
      <w:r w:rsidR="003E000C">
        <w:t>kovo</w:t>
      </w:r>
      <w:r w:rsidR="00C301C1">
        <w:t xml:space="preserve"> </w:t>
      </w:r>
      <w:r w:rsidR="00702611">
        <w:t>1</w:t>
      </w:r>
      <w:r w:rsidR="003E000C">
        <w:t>5</w:t>
      </w:r>
      <w:r w:rsidRPr="00073605">
        <w:t xml:space="preserve"> d. parengti </w:t>
      </w:r>
      <w:r w:rsidR="00C301C1">
        <w:t xml:space="preserve">Panaudos sutartį </w:t>
      </w:r>
      <w:r w:rsidR="003B4062">
        <w:t xml:space="preserve">ir Turto perdavimo-priėmimo aktą </w:t>
      </w:r>
      <w:r w:rsidR="00C301C1">
        <w:t>bei pateikti pasirašymui.</w:t>
      </w:r>
    </w:p>
    <w:p w14:paraId="37C369CD" w14:textId="77777777" w:rsidR="00FB4DB6" w:rsidRPr="00073605" w:rsidRDefault="00FB4DB6" w:rsidP="00073605">
      <w:pPr>
        <w:spacing w:line="360" w:lineRule="auto"/>
        <w:jc w:val="both"/>
        <w:rPr>
          <w:b/>
        </w:rPr>
      </w:pPr>
    </w:p>
    <w:p w14:paraId="5EBE9C30" w14:textId="77777777" w:rsidR="00EA0274" w:rsidRDefault="00EA0274" w:rsidP="00073605">
      <w:pPr>
        <w:jc w:val="both"/>
        <w:rPr>
          <w:b/>
        </w:rPr>
      </w:pPr>
    </w:p>
    <w:p w14:paraId="517AB88D" w14:textId="77777777" w:rsidR="00EA0274" w:rsidRDefault="00EA0274" w:rsidP="00073605">
      <w:pPr>
        <w:jc w:val="both"/>
        <w:rPr>
          <w:b/>
        </w:rPr>
      </w:pPr>
    </w:p>
    <w:p w14:paraId="6C06CE44" w14:textId="77777777" w:rsidR="00073605" w:rsidRPr="00073605" w:rsidRDefault="00073605" w:rsidP="00073605">
      <w:pPr>
        <w:jc w:val="both"/>
        <w:rPr>
          <w:b/>
        </w:rPr>
      </w:pPr>
      <w:r w:rsidRPr="00073605">
        <w:rPr>
          <w:b/>
        </w:rPr>
        <w:lastRenderedPageBreak/>
        <w:t>7. Sprendimo projekto rengimo metu gauti specialistų vertinimai ir išvados:</w:t>
      </w:r>
    </w:p>
    <w:p w14:paraId="5C23E6C3" w14:textId="77777777" w:rsidR="00073605" w:rsidRPr="00073605" w:rsidRDefault="00073605" w:rsidP="00073605">
      <w:pPr>
        <w:jc w:val="both"/>
        <w:rPr>
          <w:b/>
        </w:rPr>
      </w:pPr>
    </w:p>
    <w:p w14:paraId="68589B95" w14:textId="77777777" w:rsidR="00073605" w:rsidRPr="00073605" w:rsidRDefault="00073605" w:rsidP="00073605">
      <w:pPr>
        <w:jc w:val="both"/>
      </w:pPr>
      <w:r w:rsidRPr="00073605">
        <w:t xml:space="preserve">      </w:t>
      </w:r>
      <w:r w:rsidR="00A65A7D">
        <w:t>Poveikio konkurencijai ir atitikties valstybės pagalbos reikalavimams vertinimo klausimynas.</w:t>
      </w:r>
    </w:p>
    <w:p w14:paraId="2A558DAE" w14:textId="77777777" w:rsidR="00073605" w:rsidRPr="00073605" w:rsidRDefault="00073605" w:rsidP="00073605">
      <w:pPr>
        <w:jc w:val="both"/>
      </w:pPr>
    </w:p>
    <w:p w14:paraId="2F290AED" w14:textId="77777777" w:rsidR="00073605" w:rsidRPr="00073605" w:rsidRDefault="00073605" w:rsidP="00073605">
      <w:pPr>
        <w:rPr>
          <w:b/>
        </w:rPr>
      </w:pPr>
      <w:r w:rsidRPr="00073605">
        <w:rPr>
          <w:b/>
        </w:rPr>
        <w:t>8. Kiti reikalingi pagrindimai, skaičiavimai ir paaiškinimai:</w:t>
      </w:r>
    </w:p>
    <w:p w14:paraId="54950136" w14:textId="77777777" w:rsidR="00073605" w:rsidRPr="00073605" w:rsidRDefault="00073605" w:rsidP="00073605">
      <w:pPr>
        <w:rPr>
          <w:b/>
        </w:rPr>
      </w:pPr>
    </w:p>
    <w:p w14:paraId="735C49A8" w14:textId="77777777" w:rsidR="00073605" w:rsidRDefault="00073605" w:rsidP="00073605">
      <w:r w:rsidRPr="00073605">
        <w:t xml:space="preserve">       Nėra.</w:t>
      </w:r>
    </w:p>
    <w:p w14:paraId="3682B874" w14:textId="77777777" w:rsidR="0085591D" w:rsidRPr="00073605" w:rsidRDefault="0085591D" w:rsidP="00073605"/>
    <w:p w14:paraId="4FEB0EE2" w14:textId="77777777" w:rsidR="00073605" w:rsidRPr="00073605" w:rsidRDefault="00073605" w:rsidP="00073605">
      <w:r w:rsidRPr="00073605">
        <w:rPr>
          <w:b/>
        </w:rPr>
        <w:t>9. Sprendimo projekto iniciatoriai ir rengėjai, pranešėjas:</w:t>
      </w:r>
      <w:r w:rsidRPr="00073605">
        <w:t xml:space="preserve"> </w:t>
      </w:r>
    </w:p>
    <w:p w14:paraId="07A6DEA7" w14:textId="77777777" w:rsidR="00073605" w:rsidRPr="00073605" w:rsidRDefault="00073605" w:rsidP="00073605"/>
    <w:p w14:paraId="27B86B62" w14:textId="77777777" w:rsidR="00073605" w:rsidRPr="00073605" w:rsidRDefault="00073605" w:rsidP="00073605">
      <w:pPr>
        <w:spacing w:line="360" w:lineRule="auto"/>
      </w:pPr>
      <w:r w:rsidRPr="00073605">
        <w:t>Iniciatorius – Anykščių rajono savivaldybės administracija.</w:t>
      </w:r>
    </w:p>
    <w:p w14:paraId="68FC69B6" w14:textId="77777777" w:rsidR="00073605" w:rsidRPr="00073605" w:rsidRDefault="00073605" w:rsidP="00073605">
      <w:pPr>
        <w:spacing w:line="360" w:lineRule="auto"/>
      </w:pPr>
      <w:r w:rsidRPr="00073605">
        <w:t xml:space="preserve">Projekto rengėjas – Viešųjų </w:t>
      </w:r>
      <w:r w:rsidR="0085591D">
        <w:t xml:space="preserve">pirkimų ir turto skyriaus vedėjo pavaduotoja Margarita </w:t>
      </w:r>
      <w:proofErr w:type="spellStart"/>
      <w:r w:rsidR="0085591D">
        <w:t>Banėnienė</w:t>
      </w:r>
      <w:proofErr w:type="spellEnd"/>
      <w:r w:rsidR="0085591D">
        <w:t>.</w:t>
      </w:r>
    </w:p>
    <w:p w14:paraId="36706686" w14:textId="77777777" w:rsidR="00073605" w:rsidRPr="00073605" w:rsidRDefault="00073605" w:rsidP="00073605">
      <w:pPr>
        <w:spacing w:line="360" w:lineRule="auto"/>
      </w:pPr>
      <w:r w:rsidRPr="00073605">
        <w:t xml:space="preserve">Pranešėja – Viešųjų pirkimų ir turto skyriaus vedėja Vilma Vilkickaitė.         </w:t>
      </w:r>
    </w:p>
    <w:p w14:paraId="111A02BE" w14:textId="304584BC" w:rsidR="00F40414" w:rsidRDefault="00F40414">
      <w:pPr>
        <w:rPr>
          <w:bCs/>
          <w:szCs w:val="20"/>
        </w:rPr>
      </w:pPr>
      <w:r>
        <w:br w:type="page"/>
      </w:r>
    </w:p>
    <w:p w14:paraId="0ED4E9A5" w14:textId="77777777" w:rsidR="00782073" w:rsidRDefault="00782073" w:rsidP="00782073">
      <w:r>
        <w:lastRenderedPageBreak/>
        <w:t xml:space="preserve">                                                                </w:t>
      </w:r>
      <w:r w:rsidR="00DC659E">
        <w:t xml:space="preserve">                        </w:t>
      </w:r>
      <w:r>
        <w:t xml:space="preserve"> PATVIRTINTA</w:t>
      </w:r>
    </w:p>
    <w:p w14:paraId="19141EEF" w14:textId="77777777" w:rsidR="00782073" w:rsidRDefault="00782073" w:rsidP="00782073">
      <w:pPr>
        <w:jc w:val="center"/>
      </w:pPr>
      <w:r>
        <w:t xml:space="preserve">                                          </w:t>
      </w:r>
      <w:r w:rsidR="00DC659E">
        <w:t xml:space="preserve">                             </w:t>
      </w:r>
      <w:r>
        <w:t xml:space="preserve">  Lietuvos Respublikos Vyriausybės </w:t>
      </w:r>
    </w:p>
    <w:p w14:paraId="33F36EF2" w14:textId="77777777" w:rsidR="00782073" w:rsidRDefault="00782073" w:rsidP="00782073">
      <w:pPr>
        <w:jc w:val="center"/>
      </w:pPr>
      <w:r>
        <w:t xml:space="preserve">                                                      </w:t>
      </w:r>
      <w:r w:rsidR="00DC659E">
        <w:t xml:space="preserve">                            </w:t>
      </w:r>
      <w:r>
        <w:t xml:space="preserve"> 2002 m. gruodžio 3 d. nutarimu Nr. 1890</w:t>
      </w:r>
    </w:p>
    <w:p w14:paraId="1CF415A1" w14:textId="77777777" w:rsidR="00782073" w:rsidRDefault="00782073" w:rsidP="00782073">
      <w:r>
        <w:t xml:space="preserve">                                                                           </w:t>
      </w:r>
      <w:r w:rsidR="00DC659E">
        <w:t xml:space="preserve">             </w:t>
      </w:r>
      <w:r>
        <w:t xml:space="preserve"> (Lietuvos Respublikos Vyriausybės 2020 m. </w:t>
      </w:r>
    </w:p>
    <w:p w14:paraId="5AEE818D" w14:textId="77777777" w:rsidR="00782073" w:rsidRDefault="00782073" w:rsidP="00782073">
      <w:pPr>
        <w:jc w:val="center"/>
      </w:pPr>
      <w:r>
        <w:t xml:space="preserve">                                                   </w:t>
      </w:r>
      <w:r w:rsidR="00DC659E">
        <w:t xml:space="preserve">                            </w:t>
      </w:r>
      <w:r>
        <w:t xml:space="preserve"> kovo 25 d. nutarimo Nr. 307 redakcija)</w:t>
      </w:r>
    </w:p>
    <w:p w14:paraId="0AECE3AE" w14:textId="77777777" w:rsidR="00782073" w:rsidRDefault="00782073" w:rsidP="00782073">
      <w:pPr>
        <w:jc w:val="center"/>
      </w:pPr>
    </w:p>
    <w:p w14:paraId="3CE73B70" w14:textId="77777777" w:rsidR="00782073" w:rsidRDefault="00782073" w:rsidP="00782073">
      <w:pPr>
        <w:jc w:val="center"/>
        <w:rPr>
          <w:b/>
        </w:rPr>
      </w:pPr>
      <w:r>
        <w:rPr>
          <w:b/>
        </w:rPr>
        <w:t>POVEIKIO KONKURENCIJAI IR ATITIKTIES VALSTYBĖS PAGALBOS REIKALAVIMAMS VERTINIMO KLAUSIMYNAS</w:t>
      </w:r>
    </w:p>
    <w:p w14:paraId="0DE01E7E" w14:textId="77777777" w:rsidR="00782073" w:rsidRDefault="00782073" w:rsidP="00782073">
      <w:pPr>
        <w:jc w:val="center"/>
        <w:rPr>
          <w:b/>
        </w:rPr>
      </w:pPr>
    </w:p>
    <w:p w14:paraId="69FE8357" w14:textId="77777777" w:rsidR="00782073" w:rsidRPr="007F22D5" w:rsidRDefault="007D1E62" w:rsidP="00782073">
      <w:pPr>
        <w:jc w:val="center"/>
        <w:rPr>
          <w:color w:val="FF0000"/>
        </w:rPr>
      </w:pPr>
      <w:r>
        <w:t xml:space="preserve">2024 m. </w:t>
      </w:r>
      <w:r w:rsidR="000D2ED4">
        <w:t>saus</w:t>
      </w:r>
      <w:r w:rsidR="00782073">
        <w:t xml:space="preserve">io </w:t>
      </w:r>
      <w:r w:rsidR="000D2ED4">
        <w:t>25</w:t>
      </w:r>
      <w:r w:rsidR="00782073">
        <w:t xml:space="preserve"> d</w:t>
      </w:r>
      <w:r w:rsidR="00782073" w:rsidRPr="00B04C94">
        <w:t>. Nr. PO2</w:t>
      </w:r>
      <w:r w:rsidR="00782073">
        <w:t>4-</w:t>
      </w:r>
      <w:r w:rsidR="000672FE">
        <w:t>2</w:t>
      </w:r>
    </w:p>
    <w:p w14:paraId="640189F4" w14:textId="77777777" w:rsidR="00782073" w:rsidRDefault="00782073" w:rsidP="00782073">
      <w:pPr>
        <w:jc w:val="center"/>
      </w:pPr>
    </w:p>
    <w:tbl>
      <w:tblPr>
        <w:tblStyle w:val="Lentelstinklelis"/>
        <w:tblW w:w="0" w:type="auto"/>
        <w:tblInd w:w="0" w:type="dxa"/>
        <w:tblLook w:val="04A0" w:firstRow="1" w:lastRow="0" w:firstColumn="1" w:lastColumn="0" w:noHBand="0" w:noVBand="1"/>
      </w:tblPr>
      <w:tblGrid>
        <w:gridCol w:w="2376"/>
        <w:gridCol w:w="7200"/>
      </w:tblGrid>
      <w:tr w:rsidR="00782073" w14:paraId="608889CC" w14:textId="77777777" w:rsidTr="005C0402">
        <w:tc>
          <w:tcPr>
            <w:tcW w:w="2376" w:type="dxa"/>
            <w:tcBorders>
              <w:top w:val="single" w:sz="4" w:space="0" w:color="auto"/>
              <w:left w:val="single" w:sz="4" w:space="0" w:color="auto"/>
              <w:bottom w:val="single" w:sz="4" w:space="0" w:color="auto"/>
              <w:right w:val="single" w:sz="4" w:space="0" w:color="auto"/>
            </w:tcBorders>
            <w:hideMark/>
          </w:tcPr>
          <w:p w14:paraId="2A163E51" w14:textId="77777777" w:rsidR="00782073" w:rsidRDefault="00782073" w:rsidP="005C0402">
            <w:pPr>
              <w:rPr>
                <w:b/>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14:paraId="326179C0" w14:textId="77777777" w:rsidR="00782073" w:rsidRDefault="00782073" w:rsidP="005C0402">
            <w:r>
              <w:t>Anykščių rajono savivaldybė, kodas 111100241</w:t>
            </w:r>
          </w:p>
        </w:tc>
      </w:tr>
      <w:tr w:rsidR="00782073" w14:paraId="334E893C" w14:textId="77777777" w:rsidTr="005C0402">
        <w:tc>
          <w:tcPr>
            <w:tcW w:w="2376" w:type="dxa"/>
            <w:tcBorders>
              <w:top w:val="single" w:sz="4" w:space="0" w:color="auto"/>
              <w:left w:val="single" w:sz="4" w:space="0" w:color="auto"/>
              <w:bottom w:val="single" w:sz="4" w:space="0" w:color="auto"/>
              <w:right w:val="single" w:sz="4" w:space="0" w:color="auto"/>
            </w:tcBorders>
            <w:hideMark/>
          </w:tcPr>
          <w:p w14:paraId="711B4926" w14:textId="77777777" w:rsidR="00782073" w:rsidRDefault="00782073" w:rsidP="005C0402">
            <w:pPr>
              <w:rPr>
                <w:b/>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tcPr>
          <w:p w14:paraId="3ED2222D" w14:textId="77777777" w:rsidR="00C1386C" w:rsidRPr="005467C5" w:rsidRDefault="00782073" w:rsidP="00C1386C">
            <w:pPr>
              <w:pStyle w:val="Sraopastraipa"/>
              <w:tabs>
                <w:tab w:val="left" w:pos="851"/>
              </w:tabs>
              <w:spacing w:line="360" w:lineRule="auto"/>
              <w:ind w:left="0"/>
              <w:jc w:val="both"/>
              <w:rPr>
                <w:bCs/>
              </w:rPr>
            </w:pPr>
            <w:r w:rsidRPr="00B04C94">
              <w:t xml:space="preserve"> </w:t>
            </w:r>
            <w:r w:rsidR="00C1386C">
              <w:t>1.</w:t>
            </w:r>
            <w:r w:rsidR="00C1386C" w:rsidRPr="005467C5">
              <w:t xml:space="preserve"> Negyvenamąsias patalpas-mokyklą (pastato, kuriame yra patalpos, unikalus Nr. 3497-4011-9013, negyvenamųjų patalpų-mokyklos unikalus Nr. 3497-4011-9013:0002, nekilnojamojo turto kadastro duomenų bylos plane Nr. 34/7553 pažymėtas indeksu 1C2p, paskirtis – mokslo, st</w:t>
            </w:r>
            <w:r w:rsidR="00D36919">
              <w:t>atybos metai –1974, perduodamų</w:t>
            </w:r>
            <w:r w:rsidR="00C1386C" w:rsidRPr="005467C5">
              <w:t xml:space="preserve"> negyvenamųjų patalpų indeksai nuo 1-1 iki 1-10 imtinai, kurių bendras plotas – 150,68 kv. m, su ½ bendro naudojimo patalpa a-1 (1,31 iš 2,62 kv. m) su rūsio patalpomis, kurių indeksai – nuo R-12 iki R-3 imtinai ir R-5, kurių bendras plotas 4</w:t>
            </w:r>
            <w:r w:rsidR="00D36919">
              <w:t>1,12 kv. m, bendras perduodamų</w:t>
            </w:r>
            <w:r w:rsidR="00C1386C" w:rsidRPr="005467C5">
              <w:t xml:space="preserve"> patalpų plotas – 193,11 kv. m) Mokyklos g. 2-2, </w:t>
            </w:r>
            <w:proofErr w:type="spellStart"/>
            <w:r w:rsidR="00C1386C" w:rsidRPr="005467C5">
              <w:t>Grikiapelių</w:t>
            </w:r>
            <w:proofErr w:type="spellEnd"/>
            <w:r w:rsidR="00C1386C" w:rsidRPr="005467C5">
              <w:t xml:space="preserve"> k., Svėdasų sen., Anykščių r. sav.</w:t>
            </w:r>
          </w:p>
          <w:p w14:paraId="1E75FD6E" w14:textId="77777777" w:rsidR="00C1386C" w:rsidRDefault="00C1386C" w:rsidP="00C1386C">
            <w:pPr>
              <w:pStyle w:val="Sraopastraipa"/>
              <w:spacing w:line="360" w:lineRule="auto"/>
              <w:ind w:left="0"/>
            </w:pPr>
            <w:r>
              <w:t>2.</w:t>
            </w:r>
            <w:r w:rsidRPr="005467C5">
              <w:t xml:space="preserve"> ½ kitų inžinerinių statinių</w:t>
            </w:r>
            <w:r>
              <w:t>-kiemo statinių</w:t>
            </w:r>
            <w:r w:rsidRPr="005467C5">
              <w:t xml:space="preserve"> (kanalizacijos šulinio r, šulinio k): registro Nr. 90/9757, unikalus Nr. 3497-4011-9068, paskirtis – kitų inžinerinių statinių, statybos metai – 1974, Mokyklos g. 2, </w:t>
            </w:r>
            <w:proofErr w:type="spellStart"/>
            <w:r w:rsidRPr="005467C5">
              <w:t>Grikiapelių</w:t>
            </w:r>
            <w:proofErr w:type="spellEnd"/>
            <w:r w:rsidRPr="005467C5">
              <w:t xml:space="preserve"> k., Svėdasų sen., Anykščių r. sav.</w:t>
            </w:r>
          </w:p>
          <w:p w14:paraId="2F8819B6" w14:textId="77777777" w:rsidR="00C1386C" w:rsidRDefault="00C1386C" w:rsidP="00C1386C">
            <w:pPr>
              <w:pStyle w:val="Sraopastraipa"/>
              <w:spacing w:line="360" w:lineRule="auto"/>
              <w:ind w:left="0"/>
            </w:pPr>
            <w:r>
              <w:t>3.</w:t>
            </w:r>
            <w:r w:rsidR="00D36919">
              <w:t xml:space="preserve"> 1–</w:t>
            </w:r>
            <w:r w:rsidRPr="005467C5">
              <w:t>2 p</w:t>
            </w:r>
            <w:r>
              <w:t>unkt</w:t>
            </w:r>
            <w:r w:rsidRPr="005467C5">
              <w:t>uose nurodyto turto įsigijimo kaina – 34 026,30 Eur, likutinė vertė 2023-12-31 – 11 475,48 Eur.</w:t>
            </w:r>
          </w:p>
          <w:p w14:paraId="134F302A" w14:textId="77777777" w:rsidR="00C1386C" w:rsidRPr="00C1386C" w:rsidRDefault="00C1386C" w:rsidP="00C1386C">
            <w:pPr>
              <w:pStyle w:val="Sraopastraipa"/>
              <w:spacing w:line="360" w:lineRule="auto"/>
              <w:ind w:left="0"/>
            </w:pPr>
            <w:r>
              <w:t>4. Krepšinio aikštelę, įsigijimo kaina – 1 063,48 Eur, likutinė vertė 2023-12-31 – 0,00 Eur.</w:t>
            </w:r>
          </w:p>
          <w:p w14:paraId="5FF774F3" w14:textId="77777777" w:rsidR="00782073" w:rsidRDefault="00782073" w:rsidP="005C0402">
            <w:pPr>
              <w:jc w:val="both"/>
            </w:pPr>
          </w:p>
        </w:tc>
      </w:tr>
      <w:tr w:rsidR="00782073" w14:paraId="02892DD0" w14:textId="77777777" w:rsidTr="005C0402">
        <w:tc>
          <w:tcPr>
            <w:tcW w:w="2376" w:type="dxa"/>
            <w:tcBorders>
              <w:top w:val="single" w:sz="4" w:space="0" w:color="auto"/>
              <w:left w:val="single" w:sz="4" w:space="0" w:color="auto"/>
              <w:bottom w:val="single" w:sz="4" w:space="0" w:color="auto"/>
              <w:right w:val="single" w:sz="4" w:space="0" w:color="auto"/>
            </w:tcBorders>
            <w:hideMark/>
          </w:tcPr>
          <w:p w14:paraId="66F39F68" w14:textId="77777777" w:rsidR="00782073" w:rsidRDefault="00782073" w:rsidP="005C0402">
            <w:pPr>
              <w:rPr>
                <w:b/>
              </w:rPr>
            </w:pPr>
            <w:r>
              <w:rPr>
                <w:b/>
              </w:rPr>
              <w:t>Panaudos subjektas</w:t>
            </w:r>
          </w:p>
        </w:tc>
        <w:tc>
          <w:tcPr>
            <w:tcW w:w="7200" w:type="dxa"/>
            <w:tcBorders>
              <w:top w:val="single" w:sz="4" w:space="0" w:color="auto"/>
              <w:left w:val="single" w:sz="4" w:space="0" w:color="auto"/>
              <w:bottom w:val="single" w:sz="4" w:space="0" w:color="auto"/>
              <w:right w:val="single" w:sz="4" w:space="0" w:color="auto"/>
            </w:tcBorders>
            <w:hideMark/>
          </w:tcPr>
          <w:p w14:paraId="2B37461A" w14:textId="77777777" w:rsidR="00782073" w:rsidRDefault="00782073" w:rsidP="00535A95">
            <w:r w:rsidRPr="006414CC">
              <w:rPr>
                <w:bCs/>
              </w:rPr>
              <w:t xml:space="preserve">Anykščių </w:t>
            </w:r>
            <w:r w:rsidR="00535A95">
              <w:rPr>
                <w:bCs/>
              </w:rPr>
              <w:t xml:space="preserve">rajono asociacija </w:t>
            </w:r>
            <w:proofErr w:type="spellStart"/>
            <w:r w:rsidR="00535A95">
              <w:rPr>
                <w:bCs/>
              </w:rPr>
              <w:t>Grikiapelių</w:t>
            </w:r>
            <w:proofErr w:type="spellEnd"/>
            <w:r w:rsidR="00535A95">
              <w:rPr>
                <w:bCs/>
              </w:rPr>
              <w:t xml:space="preserve"> krašto bendruomenė</w:t>
            </w:r>
            <w:r>
              <w:t>, k</w:t>
            </w:r>
            <w:r w:rsidRPr="006414CC">
              <w:t>odas</w:t>
            </w:r>
            <w:r w:rsidRPr="006414CC">
              <w:rPr>
                <w:lang w:val="en-US"/>
              </w:rPr>
              <w:t xml:space="preserve"> </w:t>
            </w:r>
            <w:r w:rsidR="0034752E">
              <w:rPr>
                <w:lang w:val="en-US"/>
              </w:rPr>
              <w:t>306623181</w:t>
            </w:r>
            <w:r>
              <w:t>.</w:t>
            </w:r>
          </w:p>
        </w:tc>
      </w:tr>
      <w:tr w:rsidR="00782073" w14:paraId="647D6E72" w14:textId="77777777" w:rsidTr="005C0402">
        <w:tc>
          <w:tcPr>
            <w:tcW w:w="2376" w:type="dxa"/>
            <w:tcBorders>
              <w:top w:val="single" w:sz="4" w:space="0" w:color="auto"/>
              <w:left w:val="single" w:sz="4" w:space="0" w:color="auto"/>
              <w:bottom w:val="single" w:sz="4" w:space="0" w:color="auto"/>
              <w:right w:val="single" w:sz="4" w:space="0" w:color="auto"/>
            </w:tcBorders>
            <w:hideMark/>
          </w:tcPr>
          <w:p w14:paraId="63AF3A49" w14:textId="77777777" w:rsidR="00782073" w:rsidRDefault="00782073" w:rsidP="005C0402">
            <w:pPr>
              <w:rPr>
                <w:b/>
              </w:rPr>
            </w:pPr>
            <w:r>
              <w:rPr>
                <w:b/>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14:paraId="545BE56D" w14:textId="77777777" w:rsidR="00782073" w:rsidRDefault="00782073" w:rsidP="005C0402">
            <w:pPr>
              <w:jc w:val="both"/>
            </w:pPr>
            <w:r>
              <w:t>Tenkinti gyvenamosios vietovės bendruomenės viešuosius poreikius.</w:t>
            </w:r>
          </w:p>
        </w:tc>
      </w:tr>
    </w:tbl>
    <w:p w14:paraId="3B03022D" w14:textId="77777777" w:rsidR="00782073" w:rsidRDefault="00782073" w:rsidP="00782073"/>
    <w:tbl>
      <w:tblPr>
        <w:tblStyle w:val="Lentelstinklelis"/>
        <w:tblW w:w="0" w:type="auto"/>
        <w:tblInd w:w="0" w:type="dxa"/>
        <w:tblLook w:val="04A0" w:firstRow="1" w:lastRow="0" w:firstColumn="1" w:lastColumn="0" w:noHBand="0" w:noVBand="1"/>
      </w:tblPr>
      <w:tblGrid>
        <w:gridCol w:w="1101"/>
        <w:gridCol w:w="3687"/>
        <w:gridCol w:w="2394"/>
        <w:gridCol w:w="2394"/>
      </w:tblGrid>
      <w:tr w:rsidR="00782073" w14:paraId="650633B4" w14:textId="77777777" w:rsidTr="005C0402">
        <w:tc>
          <w:tcPr>
            <w:tcW w:w="9576" w:type="dxa"/>
            <w:gridSpan w:val="4"/>
            <w:tcBorders>
              <w:top w:val="single" w:sz="4" w:space="0" w:color="auto"/>
              <w:left w:val="single" w:sz="4" w:space="0" w:color="auto"/>
              <w:bottom w:val="single" w:sz="4" w:space="0" w:color="auto"/>
              <w:right w:val="single" w:sz="4" w:space="0" w:color="auto"/>
            </w:tcBorders>
            <w:hideMark/>
          </w:tcPr>
          <w:p w14:paraId="7D774E5D" w14:textId="77777777" w:rsidR="00782073" w:rsidRDefault="00782073" w:rsidP="005C0402">
            <w:pPr>
              <w:jc w:val="center"/>
              <w:rPr>
                <w:b/>
              </w:rPr>
            </w:pPr>
            <w:r>
              <w:rPr>
                <w:b/>
              </w:rPr>
              <w:t>I dalis. Perduodamo turto panaudojimo ūkinei veiklai vykdyti požymių nustatymas</w:t>
            </w:r>
          </w:p>
        </w:tc>
      </w:tr>
      <w:tr w:rsidR="00782073" w14:paraId="53AF9E6D" w14:textId="77777777" w:rsidTr="005C0402">
        <w:tc>
          <w:tcPr>
            <w:tcW w:w="1101" w:type="dxa"/>
            <w:tcBorders>
              <w:top w:val="single" w:sz="4" w:space="0" w:color="auto"/>
              <w:left w:val="single" w:sz="4" w:space="0" w:color="auto"/>
              <w:bottom w:val="single" w:sz="4" w:space="0" w:color="auto"/>
              <w:right w:val="single" w:sz="4" w:space="0" w:color="auto"/>
            </w:tcBorders>
            <w:hideMark/>
          </w:tcPr>
          <w:p w14:paraId="39FA6C37" w14:textId="77777777" w:rsidR="00782073" w:rsidRDefault="00782073" w:rsidP="005C0402">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14:paraId="57163C11" w14:textId="77777777" w:rsidR="00782073" w:rsidRDefault="00782073" w:rsidP="005C0402">
            <w:pPr>
              <w:rPr>
                <w:b/>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14:paraId="0B0B39F6" w14:textId="77777777" w:rsidR="00782073" w:rsidRDefault="00782073" w:rsidP="005C0402">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48BB476B" w14:textId="77777777" w:rsidR="00782073" w:rsidRDefault="00782073" w:rsidP="005C0402">
            <w:pPr>
              <w:rPr>
                <w:b/>
              </w:rPr>
            </w:pPr>
            <w:proofErr w:type="spellStart"/>
            <w:r>
              <w:rPr>
                <w:b/>
              </w:rPr>
              <w:t>xNe</w:t>
            </w:r>
            <w:proofErr w:type="spellEnd"/>
          </w:p>
        </w:tc>
      </w:tr>
      <w:tr w:rsidR="00782073" w14:paraId="06B0ED15" w14:textId="77777777" w:rsidTr="005C0402">
        <w:tc>
          <w:tcPr>
            <w:tcW w:w="9576" w:type="dxa"/>
            <w:gridSpan w:val="4"/>
            <w:tcBorders>
              <w:top w:val="single" w:sz="4" w:space="0" w:color="auto"/>
              <w:left w:val="single" w:sz="4" w:space="0" w:color="auto"/>
              <w:bottom w:val="single" w:sz="4" w:space="0" w:color="auto"/>
              <w:right w:val="single" w:sz="4" w:space="0" w:color="auto"/>
            </w:tcBorders>
            <w:hideMark/>
          </w:tcPr>
          <w:p w14:paraId="135D8B2D" w14:textId="77777777" w:rsidR="00782073" w:rsidRDefault="00782073" w:rsidP="005C0402">
            <w:pPr>
              <w:jc w:val="center"/>
            </w:pPr>
          </w:p>
        </w:tc>
      </w:tr>
      <w:tr w:rsidR="00782073" w14:paraId="1E7C8AD7" w14:textId="77777777" w:rsidTr="005C0402">
        <w:tc>
          <w:tcPr>
            <w:tcW w:w="1101" w:type="dxa"/>
            <w:tcBorders>
              <w:top w:val="single" w:sz="4" w:space="0" w:color="auto"/>
              <w:left w:val="single" w:sz="4" w:space="0" w:color="auto"/>
              <w:bottom w:val="single" w:sz="4" w:space="0" w:color="auto"/>
              <w:right w:val="single" w:sz="4" w:space="0" w:color="auto"/>
            </w:tcBorders>
            <w:hideMark/>
          </w:tcPr>
          <w:p w14:paraId="4C83E6CA" w14:textId="77777777" w:rsidR="00782073" w:rsidRDefault="00782073" w:rsidP="005C0402">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14:paraId="7B39BB01" w14:textId="77777777" w:rsidR="00782073" w:rsidRDefault="00782073" w:rsidP="005C0402">
            <w:pPr>
              <w:rPr>
                <w:b/>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14:paraId="70C81D95" w14:textId="77777777" w:rsidR="00782073" w:rsidRDefault="00782073" w:rsidP="005C0402">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4823BFA9" w14:textId="77777777" w:rsidR="00782073" w:rsidRDefault="00782073" w:rsidP="005C0402">
            <w:pPr>
              <w:rPr>
                <w:b/>
              </w:rPr>
            </w:pPr>
            <w:proofErr w:type="spellStart"/>
            <w:r>
              <w:rPr>
                <w:b/>
              </w:rPr>
              <w:t>xNe</w:t>
            </w:r>
            <w:proofErr w:type="spellEnd"/>
          </w:p>
        </w:tc>
      </w:tr>
      <w:tr w:rsidR="00782073" w14:paraId="01144FDC" w14:textId="77777777" w:rsidTr="005C0402">
        <w:tc>
          <w:tcPr>
            <w:tcW w:w="9576" w:type="dxa"/>
            <w:gridSpan w:val="4"/>
            <w:tcBorders>
              <w:top w:val="single" w:sz="4" w:space="0" w:color="auto"/>
              <w:left w:val="single" w:sz="4" w:space="0" w:color="auto"/>
              <w:bottom w:val="single" w:sz="4" w:space="0" w:color="auto"/>
              <w:right w:val="single" w:sz="4" w:space="0" w:color="auto"/>
            </w:tcBorders>
            <w:hideMark/>
          </w:tcPr>
          <w:p w14:paraId="2AE728C8" w14:textId="77777777" w:rsidR="00782073" w:rsidRDefault="00782073" w:rsidP="005C0402">
            <w:pPr>
              <w:jc w:val="both"/>
            </w:pPr>
          </w:p>
        </w:tc>
      </w:tr>
      <w:tr w:rsidR="00782073" w14:paraId="040845D6" w14:textId="77777777" w:rsidTr="005C0402">
        <w:tc>
          <w:tcPr>
            <w:tcW w:w="1101" w:type="dxa"/>
            <w:tcBorders>
              <w:top w:val="single" w:sz="4" w:space="0" w:color="auto"/>
              <w:left w:val="single" w:sz="4" w:space="0" w:color="auto"/>
              <w:bottom w:val="single" w:sz="4" w:space="0" w:color="auto"/>
              <w:right w:val="single" w:sz="4" w:space="0" w:color="auto"/>
            </w:tcBorders>
            <w:hideMark/>
          </w:tcPr>
          <w:p w14:paraId="03485E2D" w14:textId="77777777" w:rsidR="00782073" w:rsidRDefault="00782073" w:rsidP="005C0402">
            <w:pPr>
              <w:rPr>
                <w:b/>
              </w:rPr>
            </w:pPr>
            <w:r>
              <w:rPr>
                <w:b/>
              </w:rPr>
              <w:t>3.</w:t>
            </w:r>
          </w:p>
        </w:tc>
        <w:tc>
          <w:tcPr>
            <w:tcW w:w="3687" w:type="dxa"/>
            <w:tcBorders>
              <w:top w:val="single" w:sz="4" w:space="0" w:color="auto"/>
              <w:left w:val="single" w:sz="4" w:space="0" w:color="auto"/>
              <w:bottom w:val="single" w:sz="4" w:space="0" w:color="auto"/>
              <w:right w:val="single" w:sz="4" w:space="0" w:color="auto"/>
            </w:tcBorders>
            <w:hideMark/>
          </w:tcPr>
          <w:p w14:paraId="0A51A11F" w14:textId="77777777" w:rsidR="00782073" w:rsidRDefault="00782073" w:rsidP="005C0402">
            <w:pPr>
              <w:rPr>
                <w:b/>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14:paraId="789EC6C9" w14:textId="77777777" w:rsidR="00782073" w:rsidRDefault="00782073" w:rsidP="005C0402">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7E3CF823" w14:textId="77777777" w:rsidR="00782073" w:rsidRDefault="00782073" w:rsidP="005C0402">
            <w:pPr>
              <w:rPr>
                <w:b/>
              </w:rPr>
            </w:pPr>
            <w:r>
              <w:rPr>
                <w:b/>
              </w:rPr>
              <w:t>□Ne</w:t>
            </w:r>
          </w:p>
        </w:tc>
      </w:tr>
      <w:tr w:rsidR="00782073" w14:paraId="622DDB2F" w14:textId="77777777" w:rsidTr="005C0402">
        <w:tc>
          <w:tcPr>
            <w:tcW w:w="9576" w:type="dxa"/>
            <w:gridSpan w:val="4"/>
            <w:tcBorders>
              <w:top w:val="single" w:sz="4" w:space="0" w:color="auto"/>
              <w:left w:val="single" w:sz="4" w:space="0" w:color="auto"/>
              <w:bottom w:val="single" w:sz="4" w:space="0" w:color="auto"/>
              <w:right w:val="single" w:sz="4" w:space="0" w:color="auto"/>
            </w:tcBorders>
            <w:hideMark/>
          </w:tcPr>
          <w:p w14:paraId="4C6BE49B" w14:textId="77777777" w:rsidR="00782073" w:rsidRDefault="00782073" w:rsidP="005C0402">
            <w:pPr>
              <w:jc w:val="both"/>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11.8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perduotas pagal panaudos sutartį turtas bus  naudojamos pagal paskirtį.  </w:t>
            </w:r>
          </w:p>
        </w:tc>
      </w:tr>
      <w:tr w:rsidR="00782073" w14:paraId="3D0851A0" w14:textId="77777777" w:rsidTr="005C0402">
        <w:tc>
          <w:tcPr>
            <w:tcW w:w="9576" w:type="dxa"/>
            <w:gridSpan w:val="4"/>
            <w:tcBorders>
              <w:top w:val="single" w:sz="4" w:space="0" w:color="auto"/>
              <w:left w:val="single" w:sz="4" w:space="0" w:color="auto"/>
              <w:bottom w:val="single" w:sz="4" w:space="0" w:color="auto"/>
              <w:right w:val="single" w:sz="4" w:space="0" w:color="auto"/>
            </w:tcBorders>
            <w:hideMark/>
          </w:tcPr>
          <w:p w14:paraId="143E81DA" w14:textId="77777777" w:rsidR="00782073" w:rsidRDefault="00782073" w:rsidP="005C0402">
            <w:pPr>
              <w:jc w:val="center"/>
              <w:rPr>
                <w:b/>
              </w:rPr>
            </w:pPr>
            <w:r>
              <w:rPr>
                <w:b/>
              </w:rPr>
              <w:t>II dalis. Poveikio konkurencijai ir atitikties valstybės pagalbos reikalavimams vertinimas</w:t>
            </w:r>
          </w:p>
        </w:tc>
      </w:tr>
      <w:tr w:rsidR="00782073" w14:paraId="05328F34" w14:textId="77777777" w:rsidTr="005C0402">
        <w:tc>
          <w:tcPr>
            <w:tcW w:w="1101" w:type="dxa"/>
            <w:tcBorders>
              <w:top w:val="single" w:sz="4" w:space="0" w:color="auto"/>
              <w:left w:val="single" w:sz="4" w:space="0" w:color="auto"/>
              <w:bottom w:val="single" w:sz="4" w:space="0" w:color="auto"/>
              <w:right w:val="single" w:sz="4" w:space="0" w:color="auto"/>
            </w:tcBorders>
            <w:hideMark/>
          </w:tcPr>
          <w:p w14:paraId="03304145" w14:textId="77777777" w:rsidR="00782073" w:rsidRDefault="00782073" w:rsidP="005C0402">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14:paraId="6D4494E2" w14:textId="77777777" w:rsidR="00782073" w:rsidRDefault="00782073" w:rsidP="005C0402">
            <w:pPr>
              <w:rPr>
                <w:b/>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14:paraId="7B10915E" w14:textId="77777777" w:rsidR="00782073" w:rsidRDefault="00782073" w:rsidP="005C0402">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45A5D03D" w14:textId="77777777" w:rsidR="00782073" w:rsidRDefault="00782073" w:rsidP="005C0402">
            <w:pPr>
              <w:rPr>
                <w:b/>
              </w:rPr>
            </w:pPr>
            <w:proofErr w:type="spellStart"/>
            <w:r>
              <w:rPr>
                <w:b/>
              </w:rPr>
              <w:t>xNe</w:t>
            </w:r>
            <w:proofErr w:type="spellEnd"/>
          </w:p>
        </w:tc>
      </w:tr>
      <w:tr w:rsidR="00782073" w14:paraId="13C2A921" w14:textId="77777777" w:rsidTr="005C0402">
        <w:tc>
          <w:tcPr>
            <w:tcW w:w="9576" w:type="dxa"/>
            <w:gridSpan w:val="4"/>
            <w:tcBorders>
              <w:top w:val="single" w:sz="4" w:space="0" w:color="auto"/>
              <w:left w:val="single" w:sz="4" w:space="0" w:color="auto"/>
              <w:bottom w:val="single" w:sz="4" w:space="0" w:color="auto"/>
              <w:right w:val="single" w:sz="4" w:space="0" w:color="auto"/>
            </w:tcBorders>
            <w:hideMark/>
          </w:tcPr>
          <w:p w14:paraId="7FAC6599" w14:textId="77777777" w:rsidR="00782073" w:rsidRPr="003E106E" w:rsidRDefault="00782073" w:rsidP="001B469F">
            <w:pPr>
              <w:tabs>
                <w:tab w:val="left" w:pos="1560"/>
              </w:tabs>
              <w:suppressAutoHyphens/>
              <w:jc w:val="both"/>
            </w:pPr>
            <w:r w:rsidRPr="007F22D5">
              <w:t xml:space="preserve">Asociacija </w:t>
            </w:r>
            <w:proofErr w:type="spellStart"/>
            <w:r w:rsidR="001B469F">
              <w:t>Grikiapelių</w:t>
            </w:r>
            <w:proofErr w:type="spellEnd"/>
            <w:r w:rsidRPr="006414CC">
              <w:rPr>
                <w:bCs/>
              </w:rPr>
              <w:t xml:space="preserve"> krašto </w:t>
            </w:r>
            <w:r w:rsidR="001B469F">
              <w:rPr>
                <w:bCs/>
              </w:rPr>
              <w:t>bendruomenė</w:t>
            </w:r>
            <w:r w:rsidRPr="006414CC">
              <w:t xml:space="preserve"> </w:t>
            </w:r>
            <w:r>
              <w:t xml:space="preserve">veiklą vykdo Anykščių rajone. </w:t>
            </w:r>
          </w:p>
        </w:tc>
      </w:tr>
      <w:tr w:rsidR="00782073" w14:paraId="1883798C" w14:textId="77777777" w:rsidTr="005C0402">
        <w:tc>
          <w:tcPr>
            <w:tcW w:w="1101" w:type="dxa"/>
            <w:tcBorders>
              <w:top w:val="single" w:sz="4" w:space="0" w:color="auto"/>
              <w:left w:val="single" w:sz="4" w:space="0" w:color="auto"/>
              <w:bottom w:val="single" w:sz="4" w:space="0" w:color="auto"/>
              <w:right w:val="single" w:sz="4" w:space="0" w:color="auto"/>
            </w:tcBorders>
            <w:hideMark/>
          </w:tcPr>
          <w:p w14:paraId="2DDF04EC" w14:textId="77777777" w:rsidR="00782073" w:rsidRDefault="00782073" w:rsidP="005C0402">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14:paraId="5FCC9279" w14:textId="77777777" w:rsidR="00782073" w:rsidRDefault="00782073" w:rsidP="005C0402">
            <w:pPr>
              <w:rPr>
                <w:b/>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14:paraId="461C0366" w14:textId="77777777" w:rsidR="00782073" w:rsidRDefault="00782073" w:rsidP="005C0402">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3BBB38EC" w14:textId="77777777" w:rsidR="00782073" w:rsidRDefault="00782073" w:rsidP="005C0402">
            <w:pPr>
              <w:rPr>
                <w:b/>
              </w:rPr>
            </w:pPr>
            <w:proofErr w:type="spellStart"/>
            <w:r>
              <w:rPr>
                <w:b/>
              </w:rPr>
              <w:t>xNe</w:t>
            </w:r>
            <w:proofErr w:type="spellEnd"/>
          </w:p>
        </w:tc>
      </w:tr>
      <w:tr w:rsidR="00782073" w14:paraId="0EEF3271" w14:textId="77777777" w:rsidTr="005C0402">
        <w:tc>
          <w:tcPr>
            <w:tcW w:w="9576" w:type="dxa"/>
            <w:gridSpan w:val="4"/>
            <w:tcBorders>
              <w:top w:val="single" w:sz="4" w:space="0" w:color="auto"/>
              <w:left w:val="single" w:sz="4" w:space="0" w:color="auto"/>
              <w:bottom w:val="single" w:sz="4" w:space="0" w:color="auto"/>
              <w:right w:val="single" w:sz="4" w:space="0" w:color="auto"/>
            </w:tcBorders>
            <w:hideMark/>
          </w:tcPr>
          <w:p w14:paraId="06DAB21A" w14:textId="77777777" w:rsidR="00782073" w:rsidRDefault="00782073" w:rsidP="005C0402">
            <w:pPr>
              <w:jc w:val="center"/>
            </w:pPr>
          </w:p>
        </w:tc>
      </w:tr>
      <w:tr w:rsidR="00782073" w14:paraId="165A0F2F" w14:textId="77777777" w:rsidTr="005C0402">
        <w:tc>
          <w:tcPr>
            <w:tcW w:w="1101" w:type="dxa"/>
            <w:tcBorders>
              <w:top w:val="single" w:sz="4" w:space="0" w:color="auto"/>
              <w:left w:val="single" w:sz="4" w:space="0" w:color="auto"/>
              <w:bottom w:val="single" w:sz="4" w:space="0" w:color="auto"/>
              <w:right w:val="single" w:sz="4" w:space="0" w:color="auto"/>
            </w:tcBorders>
            <w:hideMark/>
          </w:tcPr>
          <w:p w14:paraId="096EC5DD" w14:textId="77777777" w:rsidR="00782073" w:rsidRDefault="00782073" w:rsidP="005C0402">
            <w:pPr>
              <w:rPr>
                <w:b/>
              </w:rPr>
            </w:pPr>
            <w:r>
              <w:rPr>
                <w:b/>
              </w:rPr>
              <w:t>3.</w:t>
            </w:r>
          </w:p>
        </w:tc>
        <w:tc>
          <w:tcPr>
            <w:tcW w:w="3687" w:type="dxa"/>
            <w:tcBorders>
              <w:top w:val="single" w:sz="4" w:space="0" w:color="auto"/>
              <w:left w:val="single" w:sz="4" w:space="0" w:color="auto"/>
              <w:bottom w:val="single" w:sz="4" w:space="0" w:color="auto"/>
              <w:right w:val="single" w:sz="4" w:space="0" w:color="auto"/>
            </w:tcBorders>
          </w:tcPr>
          <w:p w14:paraId="79A95439" w14:textId="77777777" w:rsidR="00782073" w:rsidRDefault="00782073" w:rsidP="005C0402">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14:paraId="7010FD99" w14:textId="77777777" w:rsidR="00782073" w:rsidRDefault="00782073" w:rsidP="005C0402">
            <w:pPr>
              <w:rPr>
                <w:b/>
              </w:rPr>
            </w:pPr>
          </w:p>
        </w:tc>
        <w:tc>
          <w:tcPr>
            <w:tcW w:w="2394" w:type="dxa"/>
            <w:tcBorders>
              <w:top w:val="single" w:sz="4" w:space="0" w:color="auto"/>
              <w:left w:val="single" w:sz="4" w:space="0" w:color="auto"/>
              <w:bottom w:val="single" w:sz="4" w:space="0" w:color="auto"/>
              <w:right w:val="single" w:sz="4" w:space="0" w:color="auto"/>
            </w:tcBorders>
            <w:hideMark/>
          </w:tcPr>
          <w:p w14:paraId="56DDD031" w14:textId="77777777" w:rsidR="00782073" w:rsidRDefault="00782073" w:rsidP="005C0402">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1688BA26" w14:textId="77777777" w:rsidR="00782073" w:rsidRDefault="00782073" w:rsidP="005C0402">
            <w:pPr>
              <w:rPr>
                <w:b/>
              </w:rPr>
            </w:pPr>
            <w:proofErr w:type="spellStart"/>
            <w:r>
              <w:rPr>
                <w:b/>
              </w:rPr>
              <w:t>xNe</w:t>
            </w:r>
            <w:proofErr w:type="spellEnd"/>
          </w:p>
        </w:tc>
      </w:tr>
      <w:tr w:rsidR="00782073" w14:paraId="1E7DCF87" w14:textId="77777777" w:rsidTr="005C0402">
        <w:tc>
          <w:tcPr>
            <w:tcW w:w="9576" w:type="dxa"/>
            <w:gridSpan w:val="4"/>
            <w:tcBorders>
              <w:top w:val="single" w:sz="4" w:space="0" w:color="auto"/>
              <w:left w:val="single" w:sz="4" w:space="0" w:color="auto"/>
              <w:bottom w:val="single" w:sz="4" w:space="0" w:color="auto"/>
              <w:right w:val="single" w:sz="4" w:space="0" w:color="auto"/>
            </w:tcBorders>
            <w:hideMark/>
          </w:tcPr>
          <w:p w14:paraId="18054D93" w14:textId="77777777" w:rsidR="00782073" w:rsidRDefault="00782073" w:rsidP="005C0402">
            <w:pPr>
              <w:jc w:val="center"/>
            </w:pPr>
            <w:r>
              <w:t>Atsakymo pagrįsti nereikia.</w:t>
            </w:r>
          </w:p>
        </w:tc>
      </w:tr>
    </w:tbl>
    <w:p w14:paraId="5B8F40B0" w14:textId="77777777" w:rsidR="00782073" w:rsidRDefault="00782073" w:rsidP="00782073"/>
    <w:p w14:paraId="21B18731" w14:textId="77777777" w:rsidR="00782073" w:rsidRDefault="00782073" w:rsidP="00782073"/>
    <w:p w14:paraId="329C21D1" w14:textId="77777777" w:rsidR="00782073" w:rsidRDefault="00782073" w:rsidP="00782073"/>
    <w:p w14:paraId="2ACA1F8D" w14:textId="77777777" w:rsidR="00782073" w:rsidRDefault="00782073" w:rsidP="00782073"/>
    <w:p w14:paraId="272928C9" w14:textId="77777777" w:rsidR="00073605" w:rsidRDefault="00073605" w:rsidP="00441689">
      <w:pPr>
        <w:pStyle w:val="Pagrindinistekstas"/>
        <w:tabs>
          <w:tab w:val="right" w:pos="9638"/>
        </w:tabs>
        <w:spacing w:line="360" w:lineRule="auto"/>
        <w:jc w:val="center"/>
      </w:pPr>
    </w:p>
    <w:p w14:paraId="710E6236" w14:textId="77777777" w:rsidR="0016174F" w:rsidRDefault="0016174F" w:rsidP="00441689">
      <w:pPr>
        <w:pStyle w:val="Pagrindinistekstas"/>
        <w:tabs>
          <w:tab w:val="right" w:pos="9638"/>
        </w:tabs>
        <w:spacing w:line="360" w:lineRule="auto"/>
        <w:jc w:val="center"/>
      </w:pPr>
    </w:p>
    <w:p w14:paraId="4FDA9E7D" w14:textId="77777777" w:rsidR="0016174F" w:rsidRDefault="0016174F" w:rsidP="0016174F">
      <w:pPr>
        <w:pStyle w:val="Pagrindinistekstas"/>
        <w:tabs>
          <w:tab w:val="right" w:pos="9638"/>
        </w:tabs>
        <w:spacing w:line="360" w:lineRule="auto"/>
        <w:jc w:val="left"/>
      </w:pPr>
      <w:r>
        <w:t xml:space="preserve">Viešųjų pirkimų ir turto skyriaus vedėjo pavaduotoja                                      Margarita </w:t>
      </w:r>
      <w:proofErr w:type="spellStart"/>
      <w:r>
        <w:t>Banėnienė</w:t>
      </w:r>
      <w:proofErr w:type="spellEnd"/>
    </w:p>
    <w:sectPr w:rsidR="0016174F" w:rsidSect="00026C6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8484460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1463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26C63"/>
    <w:rsid w:val="00063415"/>
    <w:rsid w:val="000671CD"/>
    <w:rsid w:val="000672FE"/>
    <w:rsid w:val="00073001"/>
    <w:rsid w:val="00073605"/>
    <w:rsid w:val="00093CE6"/>
    <w:rsid w:val="000D2ED4"/>
    <w:rsid w:val="000D6935"/>
    <w:rsid w:val="001439E4"/>
    <w:rsid w:val="00154D09"/>
    <w:rsid w:val="0016174F"/>
    <w:rsid w:val="001B469F"/>
    <w:rsid w:val="001C64A3"/>
    <w:rsid w:val="001C6C06"/>
    <w:rsid w:val="001D6ABA"/>
    <w:rsid w:val="0028483D"/>
    <w:rsid w:val="002D39FD"/>
    <w:rsid w:val="002F12D6"/>
    <w:rsid w:val="00322E19"/>
    <w:rsid w:val="0034752E"/>
    <w:rsid w:val="0035634F"/>
    <w:rsid w:val="003B4062"/>
    <w:rsid w:val="003E000C"/>
    <w:rsid w:val="003E1121"/>
    <w:rsid w:val="003E1C31"/>
    <w:rsid w:val="003F789D"/>
    <w:rsid w:val="00410FE5"/>
    <w:rsid w:val="00414497"/>
    <w:rsid w:val="00441689"/>
    <w:rsid w:val="00462BAC"/>
    <w:rsid w:val="00470237"/>
    <w:rsid w:val="004B18FE"/>
    <w:rsid w:val="004D6D98"/>
    <w:rsid w:val="004E7A04"/>
    <w:rsid w:val="004F3183"/>
    <w:rsid w:val="00511C77"/>
    <w:rsid w:val="0051596D"/>
    <w:rsid w:val="00535A95"/>
    <w:rsid w:val="00553467"/>
    <w:rsid w:val="00576B30"/>
    <w:rsid w:val="00596C15"/>
    <w:rsid w:val="005D5FCC"/>
    <w:rsid w:val="00630D57"/>
    <w:rsid w:val="006478FA"/>
    <w:rsid w:val="00664EED"/>
    <w:rsid w:val="006852F9"/>
    <w:rsid w:val="00693D25"/>
    <w:rsid w:val="006C6DDD"/>
    <w:rsid w:val="006E7ECB"/>
    <w:rsid w:val="00702611"/>
    <w:rsid w:val="007401E7"/>
    <w:rsid w:val="00782073"/>
    <w:rsid w:val="007913AB"/>
    <w:rsid w:val="007D1E62"/>
    <w:rsid w:val="007D24C1"/>
    <w:rsid w:val="007D265B"/>
    <w:rsid w:val="007F35C5"/>
    <w:rsid w:val="00805EF7"/>
    <w:rsid w:val="00840D50"/>
    <w:rsid w:val="00855135"/>
    <w:rsid w:val="008554C4"/>
    <w:rsid w:val="0085591D"/>
    <w:rsid w:val="0086692C"/>
    <w:rsid w:val="00873E50"/>
    <w:rsid w:val="00874EA4"/>
    <w:rsid w:val="00877ECA"/>
    <w:rsid w:val="008829C8"/>
    <w:rsid w:val="00906B97"/>
    <w:rsid w:val="0093550A"/>
    <w:rsid w:val="009370BC"/>
    <w:rsid w:val="00942E15"/>
    <w:rsid w:val="00993763"/>
    <w:rsid w:val="009B7171"/>
    <w:rsid w:val="009C7CCE"/>
    <w:rsid w:val="009E51EC"/>
    <w:rsid w:val="009E772D"/>
    <w:rsid w:val="00A17783"/>
    <w:rsid w:val="00A65A7D"/>
    <w:rsid w:val="00B201F8"/>
    <w:rsid w:val="00B25AC8"/>
    <w:rsid w:val="00B30395"/>
    <w:rsid w:val="00B34C1F"/>
    <w:rsid w:val="00B54346"/>
    <w:rsid w:val="00B7031B"/>
    <w:rsid w:val="00B92EC0"/>
    <w:rsid w:val="00BC764D"/>
    <w:rsid w:val="00BD4078"/>
    <w:rsid w:val="00BE30BE"/>
    <w:rsid w:val="00C07A98"/>
    <w:rsid w:val="00C1386C"/>
    <w:rsid w:val="00C301C1"/>
    <w:rsid w:val="00C30ECD"/>
    <w:rsid w:val="00C33B69"/>
    <w:rsid w:val="00C350BD"/>
    <w:rsid w:val="00C614E9"/>
    <w:rsid w:val="00CB3BB3"/>
    <w:rsid w:val="00CC73CA"/>
    <w:rsid w:val="00CF5DDC"/>
    <w:rsid w:val="00D147DB"/>
    <w:rsid w:val="00D344A0"/>
    <w:rsid w:val="00D36919"/>
    <w:rsid w:val="00D4109B"/>
    <w:rsid w:val="00D463EE"/>
    <w:rsid w:val="00DB737A"/>
    <w:rsid w:val="00DC659E"/>
    <w:rsid w:val="00E07661"/>
    <w:rsid w:val="00E52DB7"/>
    <w:rsid w:val="00EA0274"/>
    <w:rsid w:val="00EA22FF"/>
    <w:rsid w:val="00EE3781"/>
    <w:rsid w:val="00F00146"/>
    <w:rsid w:val="00F14082"/>
    <w:rsid w:val="00F40414"/>
    <w:rsid w:val="00F553AD"/>
    <w:rsid w:val="00F76A51"/>
    <w:rsid w:val="00FB4DB6"/>
    <w:rsid w:val="00FF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635EE"/>
  <w15:chartTrackingRefBased/>
  <w15:docId w15:val="{20E41361-41FB-45BB-8006-6B07287A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uiPriority w:val="59"/>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534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258</TotalTime>
  <Pages>6</Pages>
  <Words>1491</Words>
  <Characters>8503</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cp:lastModifiedBy>MS</cp:lastModifiedBy>
  <cp:revision>106</cp:revision>
  <cp:lastPrinted>2013-02-14T06:05:00Z</cp:lastPrinted>
  <dcterms:created xsi:type="dcterms:W3CDTF">2024-01-12T07:37:00Z</dcterms:created>
  <dcterms:modified xsi:type="dcterms:W3CDTF">2024-02-13T07:53:00Z</dcterms:modified>
  <cp:category>SPRENDIMAS</cp:category>
</cp:coreProperties>
</file>